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5B031" w14:textId="662C387F" w:rsidR="00470148" w:rsidRPr="0044488E" w:rsidRDefault="00A73A0F" w:rsidP="00A73A0F">
      <w:pPr>
        <w:pStyle w:val="Standard"/>
        <w:ind w:right="-1"/>
        <w:contextualSpacing/>
        <w:jc w:val="right"/>
        <w:rPr>
          <w:rFonts w:ascii="Ubuntu" w:hAnsi="Ubuntu" w:cs="Arial"/>
          <w:bCs/>
          <w:sz w:val="22"/>
          <w:szCs w:val="22"/>
          <w:lang w:val="lt-LT"/>
        </w:rPr>
      </w:pPr>
      <w:r w:rsidRPr="0044488E">
        <w:rPr>
          <w:rFonts w:ascii="Ubuntu" w:hAnsi="Ubuntu" w:cs="Arial"/>
          <w:sz w:val="22"/>
          <w:szCs w:val="22"/>
          <w:lang w:val="lt-LT"/>
        </w:rPr>
        <w:t>Pirkimo</w:t>
      </w:r>
      <w:r w:rsidR="002C1F3E" w:rsidRPr="0044488E">
        <w:rPr>
          <w:rFonts w:ascii="Ubuntu" w:hAnsi="Ubuntu" w:cs="Arial"/>
          <w:sz w:val="22"/>
          <w:szCs w:val="22"/>
          <w:lang w:val="lt-LT"/>
        </w:rPr>
        <w:t xml:space="preserve"> specialiųjų </w:t>
      </w:r>
      <w:r w:rsidRPr="0044488E">
        <w:rPr>
          <w:rFonts w:ascii="Ubuntu" w:hAnsi="Ubuntu" w:cs="Arial"/>
          <w:sz w:val="22"/>
          <w:szCs w:val="22"/>
          <w:lang w:val="lt-LT"/>
        </w:rPr>
        <w:t xml:space="preserve">sąlygų </w:t>
      </w:r>
      <w:r w:rsidR="004D6A46">
        <w:rPr>
          <w:rFonts w:ascii="Ubuntu" w:hAnsi="Ubuntu" w:cs="Arial"/>
          <w:bCs/>
          <w:sz w:val="22"/>
          <w:szCs w:val="22"/>
          <w:lang w:val="lt-LT"/>
        </w:rPr>
        <w:t>6</w:t>
      </w:r>
      <w:r w:rsidRPr="0044488E">
        <w:rPr>
          <w:rFonts w:ascii="Ubuntu" w:hAnsi="Ubuntu" w:cs="Arial"/>
          <w:bCs/>
          <w:sz w:val="22"/>
          <w:szCs w:val="22"/>
          <w:lang w:val="lt-LT"/>
        </w:rPr>
        <w:t xml:space="preserve"> priedas</w:t>
      </w:r>
    </w:p>
    <w:p w14:paraId="12E5348F" w14:textId="77777777" w:rsidR="00A73A0F" w:rsidRPr="0044488E" w:rsidRDefault="00A73A0F" w:rsidP="00465FF4">
      <w:pPr>
        <w:pStyle w:val="Standard"/>
        <w:ind w:right="-1020"/>
        <w:contextualSpacing/>
        <w:rPr>
          <w:rFonts w:ascii="Ubuntu" w:hAnsi="Ubuntu" w:cs="Arial"/>
          <w:b/>
          <w:sz w:val="22"/>
          <w:szCs w:val="22"/>
          <w:lang w:val="lt-LT"/>
        </w:rPr>
      </w:pPr>
    </w:p>
    <w:p w14:paraId="53A5272F" w14:textId="391A2235" w:rsidR="00A24930" w:rsidRPr="002C1F3E" w:rsidRDefault="00470148" w:rsidP="00A24930">
      <w:pPr>
        <w:pStyle w:val="Standard"/>
        <w:ind w:right="-1020"/>
        <w:contextualSpacing/>
        <w:jc w:val="center"/>
        <w:rPr>
          <w:rFonts w:ascii="Ubuntu" w:hAnsi="Ubuntu" w:cs="Arial"/>
          <w:b/>
          <w:sz w:val="22"/>
          <w:szCs w:val="22"/>
          <w:lang w:val="lt-LT"/>
        </w:rPr>
      </w:pPr>
      <w:r w:rsidRPr="002C1F3E">
        <w:rPr>
          <w:rFonts w:ascii="Ubuntu" w:hAnsi="Ubuntu" w:cs="Arial"/>
          <w:b/>
          <w:sz w:val="22"/>
          <w:szCs w:val="22"/>
          <w:lang w:val="lt-LT"/>
        </w:rPr>
        <w:t>R</w:t>
      </w:r>
      <w:r w:rsidR="00755568" w:rsidRPr="002C1F3E">
        <w:rPr>
          <w:rFonts w:ascii="Ubuntu" w:hAnsi="Ubuntu" w:cs="Arial"/>
          <w:b/>
          <w:sz w:val="22"/>
          <w:szCs w:val="22"/>
          <w:lang w:val="lt-LT"/>
        </w:rPr>
        <w:t>ANGOS</w:t>
      </w:r>
      <w:r w:rsidR="00A24930" w:rsidRPr="002C1F3E">
        <w:rPr>
          <w:rFonts w:ascii="Ubuntu" w:hAnsi="Ubuntu" w:cs="Arial"/>
          <w:b/>
          <w:sz w:val="22"/>
          <w:szCs w:val="22"/>
          <w:lang w:val="lt-LT"/>
        </w:rPr>
        <w:t xml:space="preserve"> SUTARTIS </w:t>
      </w:r>
      <w:r w:rsidR="00742102" w:rsidRPr="002C1F3E">
        <w:rPr>
          <w:rFonts w:ascii="Ubuntu" w:hAnsi="Ubuntu" w:cs="Arial"/>
          <w:b/>
          <w:sz w:val="22"/>
          <w:szCs w:val="22"/>
          <w:lang w:val="lt-LT"/>
        </w:rPr>
        <w:t xml:space="preserve">Nr. </w:t>
      </w:r>
      <w:r w:rsidR="002A4C82" w:rsidRPr="002C1F3E">
        <w:rPr>
          <w:rFonts w:ascii="Ubuntu" w:hAnsi="Ubuntu" w:cs="Arial"/>
          <w:b/>
          <w:sz w:val="22"/>
          <w:szCs w:val="22"/>
          <w:lang w:val="lt-LT"/>
        </w:rPr>
        <w:t>SUT-</w:t>
      </w:r>
      <w:r w:rsidR="00A73A0F" w:rsidRPr="002C1F3E">
        <w:rPr>
          <w:rFonts w:ascii="Ubuntu" w:hAnsi="Ubuntu" w:cs="Arial"/>
          <w:b/>
          <w:sz w:val="22"/>
          <w:szCs w:val="22"/>
          <w:lang w:val="lt-LT"/>
        </w:rPr>
        <w:t xml:space="preserve"> </w:t>
      </w:r>
      <w:r w:rsidR="00145EA8">
        <w:rPr>
          <w:rFonts w:ascii="Ubuntu" w:hAnsi="Ubuntu" w:cs="Arial"/>
          <w:b/>
          <w:sz w:val="22"/>
          <w:szCs w:val="22"/>
          <w:lang w:val="lt-LT"/>
        </w:rPr>
        <w:t>____</w:t>
      </w:r>
      <w:r w:rsidR="00A73A0F" w:rsidRPr="002C1F3E">
        <w:rPr>
          <w:rFonts w:ascii="Ubuntu" w:hAnsi="Ubuntu" w:cs="Arial"/>
          <w:b/>
          <w:sz w:val="22"/>
          <w:szCs w:val="22"/>
          <w:lang w:val="lt-LT"/>
        </w:rPr>
        <w:t>(PROJEKTAS)</w:t>
      </w:r>
    </w:p>
    <w:p w14:paraId="1A08A68D" w14:textId="77777777" w:rsidR="00470148" w:rsidRPr="002C1F3E" w:rsidRDefault="00470148" w:rsidP="00A73A0F">
      <w:pPr>
        <w:pStyle w:val="Standard"/>
        <w:ind w:right="-1020"/>
        <w:contextualSpacing/>
        <w:rPr>
          <w:rFonts w:ascii="Ubuntu" w:hAnsi="Ubuntu" w:cs="Arial"/>
          <w:b/>
          <w:sz w:val="22"/>
          <w:szCs w:val="22"/>
          <w:lang w:val="lt-LT"/>
        </w:rPr>
      </w:pPr>
    </w:p>
    <w:p w14:paraId="58EA32CF" w14:textId="1662EEA5" w:rsidR="00A56DE5" w:rsidRPr="002C1F3E" w:rsidRDefault="00A56DE5" w:rsidP="00A56DE5">
      <w:pPr>
        <w:rPr>
          <w:rFonts w:ascii="Ubuntu" w:hAnsi="Ubuntu" w:cs="Arial"/>
          <w:sz w:val="22"/>
        </w:rPr>
      </w:pPr>
      <w:r w:rsidRPr="002C1F3E">
        <w:rPr>
          <w:rFonts w:ascii="Ubuntu" w:hAnsi="Ubuntu" w:cs="Arial"/>
          <w:sz w:val="22"/>
        </w:rPr>
        <w:t>Utena</w:t>
      </w:r>
      <w:r w:rsidRPr="002C1F3E">
        <w:rPr>
          <w:rFonts w:ascii="Ubuntu" w:hAnsi="Ubuntu" w:cs="Arial"/>
          <w:sz w:val="22"/>
        </w:rPr>
        <w:tab/>
      </w:r>
      <w:r w:rsidRPr="002C1F3E">
        <w:rPr>
          <w:rFonts w:ascii="Ubuntu" w:hAnsi="Ubuntu" w:cs="Arial"/>
          <w:sz w:val="22"/>
        </w:rPr>
        <w:tab/>
      </w:r>
      <w:r w:rsidRPr="002C1F3E">
        <w:rPr>
          <w:rFonts w:ascii="Ubuntu" w:hAnsi="Ubuntu" w:cs="Arial"/>
          <w:sz w:val="22"/>
        </w:rPr>
        <w:tab/>
      </w:r>
      <w:r w:rsidRPr="002C1F3E">
        <w:rPr>
          <w:rFonts w:ascii="Ubuntu" w:hAnsi="Ubuntu" w:cs="Arial"/>
          <w:sz w:val="22"/>
        </w:rPr>
        <w:tab/>
      </w:r>
      <w:r w:rsidRPr="002C1F3E">
        <w:rPr>
          <w:rFonts w:ascii="Ubuntu" w:hAnsi="Ubuntu" w:cs="Arial"/>
          <w:sz w:val="22"/>
        </w:rPr>
        <w:tab/>
      </w:r>
      <w:r w:rsidRPr="002C1F3E">
        <w:rPr>
          <w:rFonts w:ascii="Ubuntu" w:hAnsi="Ubuntu" w:cs="Arial"/>
          <w:sz w:val="22"/>
        </w:rPr>
        <w:tab/>
        <w:t xml:space="preserve">        20</w:t>
      </w:r>
      <w:r w:rsidR="00470148" w:rsidRPr="002C1F3E">
        <w:rPr>
          <w:rFonts w:ascii="Ubuntu" w:hAnsi="Ubuntu" w:cs="Arial"/>
          <w:sz w:val="22"/>
        </w:rPr>
        <w:t>2</w:t>
      </w:r>
      <w:r w:rsidR="00885F54" w:rsidRPr="002C1F3E">
        <w:rPr>
          <w:rFonts w:ascii="Ubuntu" w:hAnsi="Ubuntu" w:cs="Arial"/>
          <w:sz w:val="22"/>
        </w:rPr>
        <w:t>6</w:t>
      </w:r>
      <w:r w:rsidRPr="002C1F3E">
        <w:rPr>
          <w:rFonts w:ascii="Ubuntu" w:hAnsi="Ubuntu" w:cs="Arial"/>
          <w:sz w:val="22"/>
        </w:rPr>
        <w:t>- __ - __</w:t>
      </w:r>
    </w:p>
    <w:p w14:paraId="2BAC19E6" w14:textId="1E058397" w:rsidR="00A56DE5" w:rsidRPr="002C1F3E" w:rsidRDefault="00A56DE5" w:rsidP="00A56DE5">
      <w:pPr>
        <w:rPr>
          <w:rFonts w:ascii="Ubuntu" w:hAnsi="Ubuntu" w:cs="Arial"/>
          <w:sz w:val="22"/>
        </w:rPr>
      </w:pPr>
      <w:r w:rsidRPr="002C1F3E">
        <w:rPr>
          <w:rFonts w:ascii="Ubuntu" w:hAnsi="Ubuntu" w:cs="Arial"/>
          <w:bCs/>
          <w:sz w:val="22"/>
        </w:rPr>
        <w:t>UAB „Utenos šilumos tinklai“</w:t>
      </w:r>
      <w:r w:rsidRPr="002C1F3E">
        <w:rPr>
          <w:rFonts w:ascii="Ubuntu" w:hAnsi="Ubuntu" w:cs="Arial"/>
          <w:sz w:val="22"/>
        </w:rPr>
        <w:t xml:space="preserve"> pagal Lietuvos Respublikos įstatymus įsteigta ir veikianti įmonė, juridinio asmens kodas 183843314, kurios registruota buveinė yra Pramonės g. 11, LT-28216 Utena </w:t>
      </w:r>
      <w:r w:rsidRPr="002C1F3E">
        <w:rPr>
          <w:rFonts w:ascii="Ubuntu" w:hAnsi="Ubuntu" w:cs="Arial"/>
          <w:bCs/>
          <w:iCs/>
          <w:sz w:val="22"/>
        </w:rPr>
        <w:t xml:space="preserve">duomenys apie bendrovę kaupiami ir saugomi </w:t>
      </w:r>
      <w:r w:rsidRPr="002C1F3E">
        <w:rPr>
          <w:rFonts w:ascii="Ubuntu" w:hAnsi="Ubuntu" w:cs="Arial"/>
          <w:iCs/>
          <w:sz w:val="22"/>
        </w:rPr>
        <w:t xml:space="preserve">Lietuvos Respublikos juridinių asmenų registre, </w:t>
      </w:r>
      <w:r w:rsidRPr="002C1F3E">
        <w:rPr>
          <w:rFonts w:ascii="Ubuntu" w:hAnsi="Ubuntu" w:cs="Arial"/>
          <w:sz w:val="22"/>
        </w:rPr>
        <w:t xml:space="preserve">atstovaujama direktoriaus </w:t>
      </w:r>
      <w:r w:rsidR="00885F54" w:rsidRPr="002C1F3E">
        <w:rPr>
          <w:rFonts w:ascii="Ubuntu" w:hAnsi="Ubuntu" w:cs="Arial"/>
          <w:sz w:val="22"/>
        </w:rPr>
        <w:t>_____________</w:t>
      </w:r>
      <w:r w:rsidRPr="002C1F3E">
        <w:rPr>
          <w:rFonts w:ascii="Ubuntu" w:hAnsi="Ubuntu" w:cs="Arial"/>
          <w:sz w:val="22"/>
        </w:rPr>
        <w:t xml:space="preserve">, veikiančio pagal bendrovės įstatus </w:t>
      </w:r>
      <w:r w:rsidRPr="002C1F3E">
        <w:rPr>
          <w:rFonts w:ascii="Ubuntu" w:hAnsi="Ubuntu" w:cs="Arial"/>
          <w:iCs/>
          <w:sz w:val="22"/>
        </w:rPr>
        <w:t>(</w:t>
      </w:r>
      <w:r w:rsidRPr="002C1F3E">
        <w:rPr>
          <w:rFonts w:ascii="Ubuntu" w:hAnsi="Ubuntu" w:cs="Arial"/>
          <w:sz w:val="22"/>
        </w:rPr>
        <w:t>toliau-</w:t>
      </w:r>
      <w:r w:rsidRPr="002C1F3E">
        <w:rPr>
          <w:rFonts w:ascii="Ubuntu" w:hAnsi="Ubuntu" w:cs="Arial"/>
          <w:bCs/>
          <w:sz w:val="22"/>
        </w:rPr>
        <w:t>Užsakovas)</w:t>
      </w:r>
      <w:r w:rsidRPr="002C1F3E">
        <w:rPr>
          <w:rFonts w:ascii="Ubuntu" w:hAnsi="Ubuntu" w:cs="Arial"/>
          <w:sz w:val="22"/>
        </w:rPr>
        <w:t>,  ir</w:t>
      </w:r>
    </w:p>
    <w:p w14:paraId="046A5936" w14:textId="77777777" w:rsidR="00A56DE5" w:rsidRPr="002C1F3E" w:rsidRDefault="00A56DE5" w:rsidP="00A56DE5">
      <w:pPr>
        <w:spacing w:before="120"/>
        <w:rPr>
          <w:rFonts w:ascii="Ubuntu" w:hAnsi="Ubuntu" w:cs="Arial"/>
          <w:bCs/>
          <w:iCs/>
          <w:sz w:val="22"/>
        </w:rPr>
      </w:pPr>
      <w:r w:rsidRPr="002C1F3E">
        <w:rPr>
          <w:rFonts w:ascii="Ubuntu" w:hAnsi="Ubuntu" w:cs="Arial"/>
          <w:bCs/>
          <w:iCs/>
          <w:sz w:val="22"/>
        </w:rPr>
        <w:t>______________ pagal ________________ įstatymus įsteigta ir veikianti įmonė, juridinio asmens kodas __________________, kurios registruota buveinė yra _______________________, duomenys apie bendrovę kaupiami ir saugomi _____________________, atstovaujama ____________________, veikiančio pagal __________________ (toliau-Rangovas),</w:t>
      </w:r>
    </w:p>
    <w:p w14:paraId="2051CBE0" w14:textId="0EB21B2C" w:rsidR="00C715E5" w:rsidRPr="002C1F3E" w:rsidRDefault="00C715E5" w:rsidP="00C715E5">
      <w:pPr>
        <w:pStyle w:val="Pagrindinistekstas"/>
        <w:suppressAutoHyphens/>
        <w:autoSpaceDN w:val="0"/>
        <w:spacing w:after="0" w:line="240" w:lineRule="auto"/>
        <w:textAlignment w:val="baseline"/>
        <w:rPr>
          <w:rFonts w:ascii="Ubuntu" w:hAnsi="Ubuntu" w:cs="Arial"/>
          <w:b/>
          <w:sz w:val="22"/>
        </w:rPr>
      </w:pPr>
      <w:r w:rsidRPr="002C1F3E">
        <w:rPr>
          <w:rFonts w:ascii="Ubuntu" w:hAnsi="Ubuntu" w:cs="Arial"/>
          <w:bCs/>
          <w:iCs/>
          <w:sz w:val="22"/>
        </w:rPr>
        <w:t>(toliau kartu-Šalys, o kiekviena atskirai-Šalis), vadovaujantis</w:t>
      </w:r>
      <w:r w:rsidRPr="002C1F3E">
        <w:rPr>
          <w:rFonts w:ascii="Ubuntu" w:hAnsi="Ubuntu" w:cs="Arial"/>
          <w:bCs/>
          <w:sz w:val="22"/>
        </w:rPr>
        <w:t xml:space="preserve"> Užsakovo vykdyto </w:t>
      </w:r>
      <w:r w:rsidR="00727A39" w:rsidRPr="002C1F3E">
        <w:rPr>
          <w:rFonts w:ascii="Ubuntu" w:hAnsi="Ubuntu" w:cs="Arial"/>
          <w:bCs/>
          <w:sz w:val="22"/>
        </w:rPr>
        <w:t>viešojo pirkimo</w:t>
      </w:r>
      <w:r w:rsidRPr="002C1F3E">
        <w:rPr>
          <w:rFonts w:ascii="Ubuntu" w:hAnsi="Ubuntu" w:cs="Arial"/>
          <w:bCs/>
          <w:sz w:val="22"/>
        </w:rPr>
        <w:t xml:space="preserve"> </w:t>
      </w:r>
      <w:r w:rsidR="009E0EBA" w:rsidRPr="002C1F3E">
        <w:rPr>
          <w:rFonts w:ascii="Ubuntu" w:hAnsi="Ubuntu" w:cs="Arial"/>
          <w:bCs/>
          <w:sz w:val="22"/>
        </w:rPr>
        <w:t xml:space="preserve">supaprastinto </w:t>
      </w:r>
      <w:r w:rsidR="00727A39" w:rsidRPr="002C1F3E">
        <w:rPr>
          <w:rFonts w:ascii="Ubuntu" w:hAnsi="Ubuntu" w:cs="Arial"/>
          <w:bCs/>
          <w:sz w:val="22"/>
        </w:rPr>
        <w:t>atviro konkurso</w:t>
      </w:r>
      <w:r w:rsidRPr="002C1F3E">
        <w:rPr>
          <w:rFonts w:ascii="Ubuntu" w:hAnsi="Ubuntu" w:cs="Arial"/>
          <w:bCs/>
          <w:sz w:val="22"/>
        </w:rPr>
        <w:t xml:space="preserve"> būdu </w:t>
      </w:r>
      <w:r w:rsidRPr="002C1F3E">
        <w:rPr>
          <w:rFonts w:ascii="Ubuntu" w:hAnsi="Ubuntu" w:cs="Arial"/>
          <w:bCs/>
          <w:iCs/>
          <w:sz w:val="22"/>
        </w:rPr>
        <w:t>„</w:t>
      </w:r>
      <w:r w:rsidR="002A4C82" w:rsidRPr="002C1F3E">
        <w:rPr>
          <w:rFonts w:ascii="Ubuntu" w:hAnsi="Ubuntu" w:cs="Arial"/>
          <w:bCs/>
          <w:iCs/>
          <w:sz w:val="22"/>
        </w:rPr>
        <w:t>Mūrinio dūmtraukio H80 m. remonto darbai 2</w:t>
      </w:r>
      <w:r w:rsidR="002C1F3E">
        <w:rPr>
          <w:rFonts w:ascii="Ubuntu" w:hAnsi="Ubuntu" w:cs="Arial"/>
          <w:bCs/>
          <w:iCs/>
          <w:sz w:val="22"/>
        </w:rPr>
        <w:t>6</w:t>
      </w:r>
      <w:r w:rsidR="002A4C82" w:rsidRPr="002C1F3E">
        <w:rPr>
          <w:rFonts w:ascii="Ubuntu" w:hAnsi="Ubuntu" w:cs="Arial"/>
          <w:bCs/>
          <w:iCs/>
          <w:sz w:val="22"/>
        </w:rPr>
        <w:t>-01</w:t>
      </w:r>
      <w:r w:rsidRPr="002C1F3E">
        <w:rPr>
          <w:rFonts w:ascii="Ubuntu" w:hAnsi="Ubuntu" w:cs="Arial"/>
          <w:bCs/>
          <w:iCs/>
          <w:sz w:val="22"/>
        </w:rPr>
        <w:t>“ (toliau-Pirkimas) dokumentais ir rezultatais, sudarė šią rangos sutartį (toliau-Sutartis):</w:t>
      </w:r>
    </w:p>
    <w:p w14:paraId="135C1AA7" w14:textId="77777777" w:rsidR="00C715E5" w:rsidRPr="002C1F3E" w:rsidRDefault="00C715E5" w:rsidP="00C715E5">
      <w:pPr>
        <w:pStyle w:val="Pagrindinistekstas"/>
        <w:suppressAutoHyphens/>
        <w:autoSpaceDN w:val="0"/>
        <w:spacing w:after="0" w:line="240" w:lineRule="auto"/>
        <w:ind w:left="567"/>
        <w:textAlignment w:val="baseline"/>
        <w:rPr>
          <w:rFonts w:ascii="Ubuntu" w:hAnsi="Ubuntu" w:cs="Arial"/>
          <w:b/>
          <w:sz w:val="22"/>
        </w:rPr>
      </w:pPr>
    </w:p>
    <w:p w14:paraId="68E9B66A" w14:textId="7D071275" w:rsidR="00A56DE5" w:rsidRPr="002C1F3E" w:rsidRDefault="00A56DE5" w:rsidP="00A56DE5">
      <w:pPr>
        <w:pStyle w:val="Pagrindinistekstas"/>
        <w:numPr>
          <w:ilvl w:val="0"/>
          <w:numId w:val="27"/>
        </w:numPr>
        <w:suppressAutoHyphens/>
        <w:autoSpaceDN w:val="0"/>
        <w:spacing w:after="0" w:line="240" w:lineRule="auto"/>
        <w:textAlignment w:val="baseline"/>
        <w:rPr>
          <w:rFonts w:ascii="Ubuntu" w:hAnsi="Ubuntu" w:cs="Arial"/>
          <w:b/>
          <w:sz w:val="22"/>
        </w:rPr>
      </w:pPr>
      <w:r w:rsidRPr="002C1F3E">
        <w:rPr>
          <w:rFonts w:ascii="Ubuntu" w:hAnsi="Ubuntu" w:cs="Arial"/>
          <w:b/>
          <w:sz w:val="22"/>
        </w:rPr>
        <w:t>Sutarties dalykas</w:t>
      </w:r>
      <w:r w:rsidR="00F706A6" w:rsidRPr="002C1F3E">
        <w:rPr>
          <w:rFonts w:ascii="Ubuntu" w:hAnsi="Ubuntu" w:cs="Arial"/>
          <w:b/>
          <w:sz w:val="22"/>
        </w:rPr>
        <w:t>.</w:t>
      </w:r>
    </w:p>
    <w:p w14:paraId="72F35914" w14:textId="78244EE5" w:rsidR="00A56DE5" w:rsidRPr="002C1F3E" w:rsidRDefault="00C715E5" w:rsidP="001919C3">
      <w:pPr>
        <w:pStyle w:val="Pagrindinistekstas"/>
        <w:suppressAutoHyphens/>
        <w:autoSpaceDN w:val="0"/>
        <w:spacing w:before="120" w:after="0" w:line="240" w:lineRule="auto"/>
        <w:ind w:left="567" w:hanging="567"/>
        <w:textAlignment w:val="baseline"/>
        <w:rPr>
          <w:rFonts w:ascii="Ubuntu" w:hAnsi="Ubuntu" w:cs="Arial"/>
          <w:sz w:val="22"/>
        </w:rPr>
      </w:pPr>
      <w:r w:rsidRPr="002C1F3E">
        <w:rPr>
          <w:rFonts w:ascii="Ubuntu" w:hAnsi="Ubuntu" w:cs="Arial"/>
          <w:sz w:val="22"/>
        </w:rPr>
        <w:t>1.1. Šioje Sutartyje nustatytomis sąlygomis Rangovas įsipareigoja savo jėgomis</w:t>
      </w:r>
      <w:r w:rsidR="00BF5CB9" w:rsidRPr="002C1F3E">
        <w:rPr>
          <w:rFonts w:ascii="Ubuntu" w:hAnsi="Ubuntu" w:cs="Arial"/>
          <w:sz w:val="22"/>
        </w:rPr>
        <w:t>, medžiagomis, priemonėmis</w:t>
      </w:r>
      <w:r w:rsidRPr="002C1F3E">
        <w:rPr>
          <w:rFonts w:ascii="Ubuntu" w:hAnsi="Ubuntu" w:cs="Arial"/>
          <w:sz w:val="22"/>
        </w:rPr>
        <w:t xml:space="preserve"> ir rizika </w:t>
      </w:r>
      <w:r w:rsidR="002A4C82" w:rsidRPr="002C1F3E">
        <w:rPr>
          <w:rFonts w:ascii="Ubuntu" w:hAnsi="Ubuntu" w:cs="Arial"/>
          <w:sz w:val="22"/>
        </w:rPr>
        <w:t xml:space="preserve">atlikti Sutarties 1 priede „Techninė specifikacija“ nurodytus </w:t>
      </w:r>
      <w:r w:rsidR="007D74F4" w:rsidRPr="002C1F3E">
        <w:rPr>
          <w:rFonts w:ascii="Ubuntu" w:hAnsi="Ubuntu" w:cs="Arial"/>
          <w:sz w:val="22"/>
        </w:rPr>
        <w:t xml:space="preserve">dūmtraukio H-80 m paprastojo </w:t>
      </w:r>
      <w:r w:rsidR="002A4C82" w:rsidRPr="002C1F3E">
        <w:rPr>
          <w:rFonts w:ascii="Ubuntu" w:hAnsi="Ubuntu" w:cs="Arial"/>
          <w:sz w:val="22"/>
        </w:rPr>
        <w:t>remonto darb</w:t>
      </w:r>
      <w:r w:rsidR="00F233A6" w:rsidRPr="002C1F3E">
        <w:rPr>
          <w:rFonts w:ascii="Ubuntu" w:hAnsi="Ubuntu" w:cs="Arial"/>
          <w:sz w:val="22"/>
        </w:rPr>
        <w:t>us</w:t>
      </w:r>
      <w:r w:rsidR="002A4C82" w:rsidRPr="002C1F3E">
        <w:rPr>
          <w:rFonts w:ascii="Ubuntu" w:hAnsi="Ubuntu" w:cs="Arial"/>
          <w:sz w:val="22"/>
        </w:rPr>
        <w:t xml:space="preserve"> </w:t>
      </w:r>
      <w:r w:rsidRPr="002C1F3E">
        <w:rPr>
          <w:rFonts w:ascii="Ubuntu" w:hAnsi="Ubuntu" w:cs="Arial"/>
          <w:sz w:val="22"/>
        </w:rPr>
        <w:t>(toliau</w:t>
      </w:r>
      <w:r w:rsidR="0044488E">
        <w:rPr>
          <w:rFonts w:ascii="Ubuntu" w:hAnsi="Ubuntu" w:cs="Arial"/>
          <w:sz w:val="22"/>
        </w:rPr>
        <w:t xml:space="preserve"> </w:t>
      </w:r>
      <w:r w:rsidRPr="002C1F3E">
        <w:rPr>
          <w:rFonts w:ascii="Ubuntu" w:hAnsi="Ubuntu" w:cs="Arial"/>
          <w:sz w:val="22"/>
        </w:rPr>
        <w:t>-</w:t>
      </w:r>
      <w:r w:rsidR="0044488E">
        <w:rPr>
          <w:rFonts w:ascii="Ubuntu" w:hAnsi="Ubuntu" w:cs="Arial"/>
          <w:sz w:val="22"/>
        </w:rPr>
        <w:t xml:space="preserve"> </w:t>
      </w:r>
      <w:r w:rsidRPr="002C1F3E">
        <w:rPr>
          <w:rFonts w:ascii="Ubuntu" w:hAnsi="Ubuntu" w:cs="Arial"/>
          <w:sz w:val="22"/>
        </w:rPr>
        <w:t>Darbai) ir Darbų rezultatą perduoti Užsakovui šioje Sutartyje nustatytomis sąlygomis, terminais ir tvarka.</w:t>
      </w:r>
    </w:p>
    <w:p w14:paraId="0C52CCE4" w14:textId="63DB7D8A" w:rsidR="001919C3" w:rsidRPr="002C1F3E" w:rsidRDefault="001919C3" w:rsidP="001919C3">
      <w:pPr>
        <w:pStyle w:val="Pagrindinistekstas"/>
        <w:tabs>
          <w:tab w:val="left" w:pos="-2880"/>
          <w:tab w:val="left" w:pos="9000"/>
        </w:tabs>
        <w:autoSpaceDN w:val="0"/>
        <w:spacing w:before="120" w:after="0" w:line="240" w:lineRule="auto"/>
        <w:ind w:left="567" w:hanging="567"/>
        <w:rPr>
          <w:rFonts w:ascii="Ubuntu" w:hAnsi="Ubuntu" w:cs="Arial"/>
          <w:sz w:val="22"/>
        </w:rPr>
      </w:pPr>
      <w:r w:rsidRPr="002C1F3E">
        <w:rPr>
          <w:rFonts w:ascii="Ubuntu" w:hAnsi="Ubuntu" w:cs="Arial"/>
          <w:sz w:val="22"/>
        </w:rPr>
        <w:t>1.2. Darbų atlikimo vieta: Pramonės g.11, LT-28216 Utena, UAB „Utenos šilumos tinklai“.</w:t>
      </w:r>
    </w:p>
    <w:p w14:paraId="61157F3F" w14:textId="77777777" w:rsidR="00C715E5" w:rsidRPr="002C1F3E" w:rsidRDefault="00C715E5" w:rsidP="00A56DE5">
      <w:pPr>
        <w:pStyle w:val="Pagrindinistekstas"/>
        <w:suppressAutoHyphens/>
        <w:autoSpaceDN w:val="0"/>
        <w:spacing w:before="120" w:after="0" w:line="240" w:lineRule="auto"/>
        <w:ind w:left="567"/>
        <w:textAlignment w:val="baseline"/>
        <w:rPr>
          <w:rFonts w:ascii="Ubuntu" w:hAnsi="Ubuntu" w:cs="Arial"/>
          <w:sz w:val="22"/>
        </w:rPr>
      </w:pPr>
    </w:p>
    <w:p w14:paraId="519089EB" w14:textId="5B655BF8" w:rsidR="005D7E71" w:rsidRPr="002C1F3E" w:rsidRDefault="00A56DE5" w:rsidP="005D7E71">
      <w:pPr>
        <w:pStyle w:val="Pagrindinistekstas"/>
        <w:numPr>
          <w:ilvl w:val="0"/>
          <w:numId w:val="27"/>
        </w:numPr>
        <w:suppressAutoHyphens/>
        <w:autoSpaceDN w:val="0"/>
        <w:spacing w:after="0" w:line="240" w:lineRule="auto"/>
        <w:textAlignment w:val="baseline"/>
        <w:rPr>
          <w:rFonts w:ascii="Ubuntu" w:hAnsi="Ubuntu" w:cs="Arial"/>
          <w:b/>
          <w:sz w:val="22"/>
        </w:rPr>
      </w:pPr>
      <w:r w:rsidRPr="002C1F3E">
        <w:rPr>
          <w:rFonts w:ascii="Ubuntu" w:hAnsi="Ubuntu" w:cs="Arial"/>
          <w:b/>
          <w:sz w:val="22"/>
        </w:rPr>
        <w:t>Sutarties kaina</w:t>
      </w:r>
      <w:r w:rsidR="005D7E71" w:rsidRPr="002C1F3E">
        <w:rPr>
          <w:rFonts w:ascii="Ubuntu" w:hAnsi="Ubuntu" w:cs="Arial"/>
          <w:b/>
          <w:sz w:val="22"/>
        </w:rPr>
        <w:t xml:space="preserve"> (kainodaros taisyklės).</w:t>
      </w:r>
    </w:p>
    <w:p w14:paraId="5C955B1D" w14:textId="09BDDF6D" w:rsidR="005D7E71" w:rsidRPr="002C1F3E" w:rsidRDefault="005D7E71" w:rsidP="00FE0BA5">
      <w:pPr>
        <w:pStyle w:val="Pagrindinistekstas"/>
        <w:suppressAutoHyphens/>
        <w:autoSpaceDN w:val="0"/>
        <w:spacing w:after="0" w:line="240" w:lineRule="auto"/>
        <w:ind w:left="567"/>
        <w:textAlignment w:val="baseline"/>
        <w:rPr>
          <w:rFonts w:ascii="Ubuntu" w:hAnsi="Ubuntu" w:cs="Arial"/>
          <w:b/>
          <w:sz w:val="22"/>
        </w:rPr>
      </w:pPr>
      <w:r w:rsidRPr="002C1F3E">
        <w:rPr>
          <w:rFonts w:ascii="Ubuntu" w:hAnsi="Ubuntu" w:cs="Arial"/>
          <w:sz w:val="22"/>
        </w:rPr>
        <w:t xml:space="preserve">2.1. Sutartyje </w:t>
      </w:r>
      <w:r w:rsidRPr="002C1F3E">
        <w:rPr>
          <w:rFonts w:ascii="Ubuntu" w:eastAsia="Times New Roman" w:hAnsi="Ubuntu" w:cs="Arial"/>
          <w:sz w:val="22"/>
        </w:rPr>
        <w:t>yra pasirinkta fiksuotos kainos su peržiūra kainodara.</w:t>
      </w:r>
    </w:p>
    <w:p w14:paraId="20EA4D34" w14:textId="65A7FFF3" w:rsidR="00A56DE5" w:rsidRPr="002C1F3E" w:rsidRDefault="005D7E71" w:rsidP="00A56DE5">
      <w:pPr>
        <w:pStyle w:val="Pagrindinistekstas"/>
        <w:numPr>
          <w:ilvl w:val="1"/>
          <w:numId w:val="28"/>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Pradinė Sutarties vertė yra</w:t>
      </w:r>
      <w:r w:rsidR="00A56DE5" w:rsidRPr="002C1F3E">
        <w:rPr>
          <w:rFonts w:ascii="Ubuntu" w:hAnsi="Ubuntu" w:cs="Arial"/>
          <w:sz w:val="22"/>
        </w:rPr>
        <w:t xml:space="preserve"> ___________ Eur ( __________________________ ). 21% PVM: </w:t>
      </w:r>
      <w:r w:rsidR="00395ACC" w:rsidRPr="002C1F3E">
        <w:rPr>
          <w:rFonts w:ascii="Ubuntu" w:hAnsi="Ubuntu" w:cs="Arial"/>
          <w:sz w:val="22"/>
        </w:rPr>
        <w:t>___________</w:t>
      </w:r>
      <w:r w:rsidR="00A56DE5" w:rsidRPr="002C1F3E">
        <w:rPr>
          <w:rFonts w:ascii="Ubuntu" w:hAnsi="Ubuntu" w:cs="Arial"/>
          <w:sz w:val="22"/>
        </w:rPr>
        <w:t xml:space="preserve"> Eur (</w:t>
      </w:r>
      <w:r w:rsidR="00395ACC" w:rsidRPr="002C1F3E">
        <w:rPr>
          <w:rFonts w:ascii="Ubuntu" w:hAnsi="Ubuntu" w:cs="Arial"/>
          <w:sz w:val="22"/>
        </w:rPr>
        <w:t xml:space="preserve"> _____________________ </w:t>
      </w:r>
      <w:r w:rsidR="00A56DE5" w:rsidRPr="002C1F3E">
        <w:rPr>
          <w:rFonts w:ascii="Ubuntu" w:hAnsi="Ubuntu" w:cs="Arial"/>
          <w:sz w:val="22"/>
        </w:rPr>
        <w:t xml:space="preserve">). Bendra Darbų atlikimo kaina su PVM: </w:t>
      </w:r>
      <w:r w:rsidR="00395ACC" w:rsidRPr="002C1F3E">
        <w:rPr>
          <w:rFonts w:ascii="Ubuntu" w:hAnsi="Ubuntu" w:cs="Arial"/>
          <w:sz w:val="22"/>
        </w:rPr>
        <w:t>_________________</w:t>
      </w:r>
      <w:r w:rsidR="00A56DE5" w:rsidRPr="002C1F3E">
        <w:rPr>
          <w:rFonts w:ascii="Ubuntu" w:hAnsi="Ubuntu" w:cs="Arial"/>
          <w:sz w:val="22"/>
        </w:rPr>
        <w:t xml:space="preserve"> Eur (</w:t>
      </w:r>
      <w:r w:rsidR="00395ACC" w:rsidRPr="002C1F3E">
        <w:rPr>
          <w:rFonts w:ascii="Ubuntu" w:hAnsi="Ubuntu" w:cs="Arial"/>
          <w:sz w:val="22"/>
        </w:rPr>
        <w:t xml:space="preserve"> ________________________ </w:t>
      </w:r>
      <w:r w:rsidR="00A56DE5" w:rsidRPr="002C1F3E">
        <w:rPr>
          <w:rFonts w:ascii="Ubuntu" w:hAnsi="Ubuntu" w:cs="Arial"/>
          <w:sz w:val="22"/>
        </w:rPr>
        <w:t>).</w:t>
      </w:r>
    </w:p>
    <w:p w14:paraId="57A0938A" w14:textId="1AD1A29D" w:rsidR="00A56DE5" w:rsidRPr="002C1F3E" w:rsidRDefault="00A56DE5" w:rsidP="00A56DE5">
      <w:pPr>
        <w:pStyle w:val="Pagrindinistekstas"/>
        <w:numPr>
          <w:ilvl w:val="1"/>
          <w:numId w:val="28"/>
        </w:numPr>
        <w:suppressAutoHyphens/>
        <w:autoSpaceDN w:val="0"/>
        <w:spacing w:after="0" w:line="240" w:lineRule="auto"/>
        <w:textAlignment w:val="baseline"/>
        <w:rPr>
          <w:rFonts w:ascii="Ubuntu" w:hAnsi="Ubuntu" w:cs="Arial"/>
          <w:b/>
          <w:sz w:val="22"/>
        </w:rPr>
      </w:pPr>
      <w:r w:rsidRPr="002C1F3E">
        <w:rPr>
          <w:rFonts w:ascii="Ubuntu" w:hAnsi="Ubuntu" w:cs="Arial"/>
          <w:sz w:val="22"/>
        </w:rPr>
        <w:t>Už šią kainą Rangovas įsipareigoja atlikti Darbus, numatytus Sutarties 1.1 punkte. Į Sutarties kainą įeina darbo jėgos, mechanizmų darbo ir medžiagų kaina, mokesčiai, draudimo, transportavimo ir visos kitos, Rangovui priklausančios pagal Lietuvos Respublikos įstatymus ir kitus teisės aktus bei šią Sutartį, išlaidos.</w:t>
      </w:r>
    </w:p>
    <w:p w14:paraId="4648F232" w14:textId="77777777" w:rsidR="00A56DE5" w:rsidRPr="002C1F3E" w:rsidRDefault="00A56DE5" w:rsidP="00A56DE5">
      <w:pPr>
        <w:pStyle w:val="Pagrindinistekstas"/>
        <w:numPr>
          <w:ilvl w:val="1"/>
          <w:numId w:val="28"/>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Jeigu, siekiant laiku ir tinkamai įvykdyti Sutartį, reikia atlikti papildomus darbus, kurių Rangovas nenumatė sudarant šią Sutartį, bet turėjo ir galėjo juos numatyti, ir jie yra būtini šiai Sutarčiai tinkamai įvykdyti, šiuos darbus Rangovas atlieka savo sąskaita.</w:t>
      </w:r>
    </w:p>
    <w:p w14:paraId="77803291" w14:textId="77777777" w:rsidR="00A56DE5" w:rsidRPr="002C1F3E" w:rsidRDefault="00A56DE5" w:rsidP="00A56DE5">
      <w:pPr>
        <w:pStyle w:val="Pagrindinistekstas"/>
        <w:numPr>
          <w:ilvl w:val="1"/>
          <w:numId w:val="28"/>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 xml:space="preserve">Į Sutarties kainą įtrauktas visas už Darbų atlikimą numatytas užmokestis ir Rangovas neturi teisės reikalauti padengti jokių išlaidų, viršijančių Darbų kainą. </w:t>
      </w:r>
    </w:p>
    <w:p w14:paraId="5D0E9828" w14:textId="7DD3BA15" w:rsidR="00360BBE" w:rsidRPr="002C1F3E" w:rsidRDefault="0097490B" w:rsidP="00B517F1">
      <w:pPr>
        <w:pStyle w:val="Pagrindinistekstas"/>
        <w:numPr>
          <w:ilvl w:val="1"/>
          <w:numId w:val="28"/>
        </w:numPr>
        <w:suppressAutoHyphens/>
        <w:autoSpaceDN w:val="0"/>
        <w:spacing w:before="120" w:after="0" w:line="240" w:lineRule="auto"/>
        <w:textAlignment w:val="baseline"/>
        <w:rPr>
          <w:rFonts w:ascii="Ubuntu" w:hAnsi="Ubuntu" w:cs="Arial"/>
          <w:sz w:val="22"/>
        </w:rPr>
      </w:pPr>
      <w:bookmarkStart w:id="0" w:name="_18vjpp8" w:colFirst="0" w:colLast="0"/>
      <w:bookmarkStart w:id="1" w:name="_3sv78d1" w:colFirst="0" w:colLast="0"/>
      <w:bookmarkEnd w:id="0"/>
      <w:bookmarkEnd w:id="1"/>
      <w:r w:rsidRPr="002C1F3E">
        <w:rPr>
          <w:rFonts w:ascii="Ubuntu" w:hAnsi="Ubuntu" w:cs="Arial"/>
          <w:sz w:val="22"/>
        </w:rPr>
        <w:t>Esminis Sutarties kainos padidėjimas arba sumažėjimas</w:t>
      </w:r>
      <w:r w:rsidR="00360BBE" w:rsidRPr="002C1F3E">
        <w:rPr>
          <w:rFonts w:ascii="Ubuntu" w:hAnsi="Ubuntu" w:cs="Arial"/>
          <w:sz w:val="22"/>
        </w:rPr>
        <w:t>:</w:t>
      </w:r>
    </w:p>
    <w:p w14:paraId="4A8A4E3B" w14:textId="69525FB2" w:rsidR="0097490B" w:rsidRPr="002C1F3E" w:rsidRDefault="00B517F1" w:rsidP="00B517F1">
      <w:pPr>
        <w:pStyle w:val="Pagrindinistekstas"/>
        <w:suppressAutoHyphens/>
        <w:autoSpaceDN w:val="0"/>
        <w:spacing w:before="120" w:after="0" w:line="240" w:lineRule="auto"/>
        <w:ind w:left="567" w:hanging="567"/>
        <w:textAlignment w:val="baseline"/>
        <w:rPr>
          <w:rFonts w:ascii="Ubuntu" w:hAnsi="Ubuntu" w:cs="Arial"/>
          <w:sz w:val="22"/>
        </w:rPr>
      </w:pPr>
      <w:r w:rsidRPr="002C1F3E">
        <w:rPr>
          <w:rFonts w:ascii="Ubuntu" w:hAnsi="Ubuntu" w:cs="Arial"/>
          <w:sz w:val="22"/>
        </w:rPr>
        <w:t>2.5</w:t>
      </w:r>
      <w:r w:rsidR="00360BBE" w:rsidRPr="002C1F3E">
        <w:rPr>
          <w:rFonts w:ascii="Ubuntu" w:hAnsi="Ubuntu" w:cs="Arial"/>
          <w:sz w:val="22"/>
        </w:rPr>
        <w:t xml:space="preserve">.1. </w:t>
      </w:r>
      <w:r w:rsidR="0097490B" w:rsidRPr="002C1F3E">
        <w:rPr>
          <w:rFonts w:ascii="Ubuntu" w:hAnsi="Ubuntu" w:cs="Arial"/>
          <w:sz w:val="22"/>
        </w:rPr>
        <w:t xml:space="preserve">Jeigu Rangovo tiekiamų medžiagų kaina padidėja iš esmės ir šio kainų padidėjimo Rangovas negalėjo numatyti Sutarties sudarymo momentu, Rangovas įgyja teisę reikalauti Užsakovo padidinti Sutarties kainą. Laikoma, kad medžiagų padidėjo iš esmės, jeigu Rangovas pateikia įrodymus Užsakovui, kad Sutarties kainos pasiūlyme nurodyta medžiagų kaina Sutarties sudarymo metu yra reali ir nėra dirbtinai sumažinta (didesnė dalis tiekėjų Rangovo pasiūlymo pateikimo metu tiekė tokias medžiagas už Rangovo nurodytą kainą) ir kad: </w:t>
      </w:r>
    </w:p>
    <w:p w14:paraId="36E81270" w14:textId="33EB5F8E" w:rsidR="0097490B" w:rsidRPr="002C1F3E" w:rsidRDefault="00360BBE" w:rsidP="00B517F1">
      <w:pPr>
        <w:pStyle w:val="Pagrindinistekstas"/>
        <w:suppressAutoHyphens/>
        <w:autoSpaceDN w:val="0"/>
        <w:spacing w:before="120" w:after="0" w:line="240" w:lineRule="auto"/>
        <w:ind w:left="567" w:hanging="567"/>
        <w:textAlignment w:val="baseline"/>
        <w:rPr>
          <w:rFonts w:ascii="Ubuntu" w:hAnsi="Ubuntu" w:cs="Arial"/>
          <w:sz w:val="22"/>
        </w:rPr>
      </w:pPr>
      <w:r w:rsidRPr="002C1F3E">
        <w:rPr>
          <w:rFonts w:ascii="Ubuntu" w:hAnsi="Ubuntu" w:cs="Arial"/>
          <w:sz w:val="22"/>
        </w:rPr>
        <w:t>2.</w:t>
      </w:r>
      <w:r w:rsidR="00B517F1" w:rsidRPr="002C1F3E">
        <w:rPr>
          <w:rFonts w:ascii="Ubuntu" w:hAnsi="Ubuntu" w:cs="Arial"/>
          <w:sz w:val="22"/>
        </w:rPr>
        <w:t>5</w:t>
      </w:r>
      <w:r w:rsidRPr="002C1F3E">
        <w:rPr>
          <w:rFonts w:ascii="Ubuntu" w:hAnsi="Ubuntu" w:cs="Arial"/>
          <w:sz w:val="22"/>
        </w:rPr>
        <w:t xml:space="preserve">.2. </w:t>
      </w:r>
      <w:r w:rsidR="0097490B" w:rsidRPr="002C1F3E">
        <w:rPr>
          <w:rFonts w:ascii="Ubuntu" w:hAnsi="Ubuntu" w:cs="Arial"/>
          <w:sz w:val="22"/>
        </w:rPr>
        <w:t>medžiagos pirkimo pagal Sutartį metu jo kaina padidėjo daugiau nei 15% ir nėra galimybių nupirkti tokios medžiagos pigiau, nepažeidžiant Darbų terminų; arba</w:t>
      </w:r>
    </w:p>
    <w:p w14:paraId="001826D6" w14:textId="3462D75B" w:rsidR="0097490B" w:rsidRPr="002C1F3E" w:rsidRDefault="00360BBE" w:rsidP="00B517F1">
      <w:pPr>
        <w:pStyle w:val="Pagrindinistekstas"/>
        <w:suppressAutoHyphens/>
        <w:autoSpaceDN w:val="0"/>
        <w:spacing w:before="120" w:after="0" w:line="240" w:lineRule="auto"/>
        <w:ind w:left="567" w:hanging="567"/>
        <w:textAlignment w:val="baseline"/>
        <w:rPr>
          <w:rFonts w:ascii="Ubuntu" w:hAnsi="Ubuntu" w:cs="Arial"/>
          <w:sz w:val="22"/>
        </w:rPr>
      </w:pPr>
      <w:r w:rsidRPr="002C1F3E">
        <w:rPr>
          <w:rFonts w:ascii="Ubuntu" w:hAnsi="Ubuntu" w:cs="Arial"/>
          <w:sz w:val="22"/>
        </w:rPr>
        <w:t>2.</w:t>
      </w:r>
      <w:r w:rsidR="00B517F1" w:rsidRPr="002C1F3E">
        <w:rPr>
          <w:rFonts w:ascii="Ubuntu" w:hAnsi="Ubuntu" w:cs="Arial"/>
          <w:sz w:val="22"/>
        </w:rPr>
        <w:t>5</w:t>
      </w:r>
      <w:r w:rsidRPr="002C1F3E">
        <w:rPr>
          <w:rFonts w:ascii="Ubuntu" w:hAnsi="Ubuntu" w:cs="Arial"/>
          <w:sz w:val="22"/>
        </w:rPr>
        <w:t xml:space="preserve">.3. </w:t>
      </w:r>
      <w:r w:rsidR="0097490B" w:rsidRPr="002C1F3E">
        <w:rPr>
          <w:rFonts w:ascii="Ubuntu" w:hAnsi="Ubuntu" w:cs="Arial"/>
          <w:sz w:val="22"/>
        </w:rPr>
        <w:t xml:space="preserve">visų </w:t>
      </w:r>
      <w:r w:rsidR="00B6552B" w:rsidRPr="002C1F3E">
        <w:rPr>
          <w:rFonts w:ascii="Ubuntu" w:hAnsi="Ubuntu" w:cs="Arial"/>
          <w:sz w:val="22"/>
        </w:rPr>
        <w:t>medžiagų</w:t>
      </w:r>
      <w:r w:rsidR="0097490B" w:rsidRPr="002C1F3E">
        <w:rPr>
          <w:rFonts w:ascii="Ubuntu" w:hAnsi="Ubuntu" w:cs="Arial"/>
          <w:sz w:val="22"/>
        </w:rPr>
        <w:t xml:space="preserve">, kuriuos Rangovas nupirko Sutarties vykdymo reikmėms, suminė kaina padidėjo daugiau nei 15% ir nebuvo galimybių nupirkti </w:t>
      </w:r>
      <w:r w:rsidR="00B6552B" w:rsidRPr="002C1F3E">
        <w:rPr>
          <w:rFonts w:ascii="Ubuntu" w:hAnsi="Ubuntu" w:cs="Arial"/>
          <w:sz w:val="22"/>
        </w:rPr>
        <w:t xml:space="preserve">medžiagų </w:t>
      </w:r>
      <w:r w:rsidR="0097490B" w:rsidRPr="002C1F3E">
        <w:rPr>
          <w:rFonts w:ascii="Ubuntu" w:hAnsi="Ubuntu" w:cs="Arial"/>
          <w:sz w:val="22"/>
        </w:rPr>
        <w:t>pigiau, nepažeidžiant Darbų terminų.</w:t>
      </w:r>
    </w:p>
    <w:p w14:paraId="3996928B" w14:textId="115612D6" w:rsidR="0097490B" w:rsidRPr="002C1F3E" w:rsidRDefault="0097490B" w:rsidP="00B517F1">
      <w:pPr>
        <w:pStyle w:val="Pagrindinistekstas"/>
        <w:numPr>
          <w:ilvl w:val="1"/>
          <w:numId w:val="28"/>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lastRenderedPageBreak/>
        <w:t xml:space="preserve">Laikoma, kad Rangovas Sutarties sudarymo momentu negalėjo numatyti </w:t>
      </w:r>
      <w:r w:rsidR="00B6552B" w:rsidRPr="002C1F3E">
        <w:rPr>
          <w:rFonts w:ascii="Ubuntu" w:hAnsi="Ubuntu" w:cs="Arial"/>
          <w:sz w:val="22"/>
        </w:rPr>
        <w:t xml:space="preserve">medžiagų </w:t>
      </w:r>
      <w:r w:rsidRPr="002C1F3E">
        <w:rPr>
          <w:rFonts w:ascii="Ubuntu" w:hAnsi="Ubuntu" w:cs="Arial"/>
          <w:sz w:val="22"/>
        </w:rPr>
        <w:t xml:space="preserve">esminio kainų padidėjimo, jeigu per pastaruosius 3 metus iki Rangovo pasiūlymo datos tų </w:t>
      </w:r>
      <w:r w:rsidR="00B6552B" w:rsidRPr="002C1F3E">
        <w:rPr>
          <w:rFonts w:ascii="Ubuntu" w:hAnsi="Ubuntu" w:cs="Arial"/>
          <w:sz w:val="22"/>
        </w:rPr>
        <w:t xml:space="preserve">medžiagų </w:t>
      </w:r>
      <w:r w:rsidRPr="002C1F3E">
        <w:rPr>
          <w:rFonts w:ascii="Ubuntu" w:hAnsi="Ubuntu" w:cs="Arial"/>
          <w:sz w:val="22"/>
        </w:rPr>
        <w:t xml:space="preserve"> kaina svyravo mažiau negu 15% per bet kurį 12 mėnesių laikotarpį toje rinkoje arba biržoje, kurioje Rangovas nupirko </w:t>
      </w:r>
      <w:r w:rsidR="00B6552B" w:rsidRPr="002C1F3E">
        <w:rPr>
          <w:rFonts w:ascii="Ubuntu" w:hAnsi="Ubuntu" w:cs="Arial"/>
          <w:sz w:val="22"/>
        </w:rPr>
        <w:t>medžiagas</w:t>
      </w:r>
      <w:r w:rsidRPr="002C1F3E">
        <w:rPr>
          <w:rFonts w:ascii="Ubuntu" w:hAnsi="Ubuntu" w:cs="Arial"/>
          <w:sz w:val="22"/>
        </w:rPr>
        <w:t>.</w:t>
      </w:r>
    </w:p>
    <w:p w14:paraId="6080BE2E" w14:textId="024B08AE" w:rsidR="0097490B" w:rsidRPr="002C1F3E" w:rsidRDefault="0097490B" w:rsidP="00B517F1">
      <w:pPr>
        <w:pStyle w:val="Pagrindinistekstas"/>
        <w:numPr>
          <w:ilvl w:val="1"/>
          <w:numId w:val="28"/>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Jeigu Rangovo tiekiamų </w:t>
      </w:r>
      <w:r w:rsidR="00B6552B" w:rsidRPr="002C1F3E">
        <w:rPr>
          <w:rFonts w:ascii="Ubuntu" w:hAnsi="Ubuntu" w:cs="Arial"/>
          <w:sz w:val="22"/>
        </w:rPr>
        <w:t xml:space="preserve">medžiagų </w:t>
      </w:r>
      <w:r w:rsidRPr="002C1F3E">
        <w:rPr>
          <w:rFonts w:ascii="Ubuntu" w:hAnsi="Ubuntu" w:cs="Arial"/>
          <w:sz w:val="22"/>
        </w:rPr>
        <w:t xml:space="preserve">kaina sumažėja iš esmės, Rangovas privalo nedelsdamas, bet ne vėliau nei per 2 darbo dienas nuo sužinojimo, apie tai informuoti Užsakovą ir Užsakovas įgyja teisę reikalauti Rangovo sumažinti Sutarties kainą. Laikoma, kad </w:t>
      </w:r>
      <w:r w:rsidR="00B6552B" w:rsidRPr="002C1F3E">
        <w:rPr>
          <w:rFonts w:ascii="Ubuntu" w:hAnsi="Ubuntu" w:cs="Arial"/>
          <w:sz w:val="22"/>
        </w:rPr>
        <w:t xml:space="preserve">medžiagų </w:t>
      </w:r>
      <w:r w:rsidRPr="002C1F3E">
        <w:rPr>
          <w:rFonts w:ascii="Ubuntu" w:hAnsi="Ubuntu" w:cs="Arial"/>
          <w:sz w:val="22"/>
        </w:rPr>
        <w:t>kaina sumažėjo iš esmės, jeigu:</w:t>
      </w:r>
    </w:p>
    <w:p w14:paraId="460CD077" w14:textId="1398B788" w:rsidR="0097490B" w:rsidRPr="002C1F3E" w:rsidRDefault="00360BBE" w:rsidP="00B517F1">
      <w:pPr>
        <w:pStyle w:val="Pagrindinistekstas"/>
        <w:suppressAutoHyphens/>
        <w:autoSpaceDN w:val="0"/>
        <w:spacing w:before="120" w:after="0" w:line="240" w:lineRule="auto"/>
        <w:ind w:left="567" w:hanging="567"/>
        <w:textAlignment w:val="baseline"/>
        <w:rPr>
          <w:rFonts w:ascii="Ubuntu" w:hAnsi="Ubuntu" w:cs="Arial"/>
          <w:sz w:val="22"/>
        </w:rPr>
      </w:pPr>
      <w:r w:rsidRPr="002C1F3E">
        <w:rPr>
          <w:rFonts w:ascii="Ubuntu" w:hAnsi="Ubuntu" w:cs="Arial"/>
          <w:sz w:val="22"/>
        </w:rPr>
        <w:t>2.</w:t>
      </w:r>
      <w:r w:rsidR="00B517F1" w:rsidRPr="002C1F3E">
        <w:rPr>
          <w:rFonts w:ascii="Ubuntu" w:hAnsi="Ubuntu" w:cs="Arial"/>
          <w:sz w:val="22"/>
        </w:rPr>
        <w:t>7</w:t>
      </w:r>
      <w:r w:rsidRPr="002C1F3E">
        <w:rPr>
          <w:rFonts w:ascii="Ubuntu" w:hAnsi="Ubuntu" w:cs="Arial"/>
          <w:sz w:val="22"/>
        </w:rPr>
        <w:t xml:space="preserve">.1. </w:t>
      </w:r>
      <w:r w:rsidR="00B6552B" w:rsidRPr="002C1F3E">
        <w:rPr>
          <w:rFonts w:ascii="Ubuntu" w:hAnsi="Ubuntu" w:cs="Arial"/>
          <w:sz w:val="22"/>
        </w:rPr>
        <w:t xml:space="preserve">medžiagų </w:t>
      </w:r>
      <w:r w:rsidR="0097490B" w:rsidRPr="002C1F3E">
        <w:rPr>
          <w:rFonts w:ascii="Ubuntu" w:hAnsi="Ubuntu" w:cs="Arial"/>
          <w:sz w:val="22"/>
        </w:rPr>
        <w:t xml:space="preserve">pirkimo pagal Sutartį metu jo kaina sumažėjo daugiau nei 15%, lyginant su kaina, nurodyta </w:t>
      </w:r>
      <w:r w:rsidRPr="002C1F3E">
        <w:rPr>
          <w:rFonts w:ascii="Ubuntu" w:hAnsi="Ubuntu" w:cs="Arial"/>
          <w:sz w:val="22"/>
        </w:rPr>
        <w:t xml:space="preserve">Rangovo </w:t>
      </w:r>
      <w:r w:rsidR="00B6552B" w:rsidRPr="002C1F3E">
        <w:rPr>
          <w:rFonts w:ascii="Ubuntu" w:hAnsi="Ubuntu" w:cs="Arial"/>
          <w:sz w:val="22"/>
        </w:rPr>
        <w:t>pasiūlyme</w:t>
      </w:r>
      <w:r w:rsidR="0097490B" w:rsidRPr="002C1F3E">
        <w:rPr>
          <w:rFonts w:ascii="Ubuntu" w:hAnsi="Ubuntu" w:cs="Arial"/>
          <w:sz w:val="22"/>
        </w:rPr>
        <w:t>;</w:t>
      </w:r>
    </w:p>
    <w:p w14:paraId="74A63254" w14:textId="64C59859" w:rsidR="0097490B" w:rsidRPr="002C1F3E" w:rsidRDefault="00360BBE" w:rsidP="00B517F1">
      <w:pPr>
        <w:pStyle w:val="Pagrindinistekstas"/>
        <w:suppressAutoHyphens/>
        <w:autoSpaceDN w:val="0"/>
        <w:spacing w:before="120" w:after="0" w:line="240" w:lineRule="auto"/>
        <w:ind w:left="567" w:hanging="567"/>
        <w:textAlignment w:val="baseline"/>
        <w:rPr>
          <w:rFonts w:ascii="Ubuntu" w:hAnsi="Ubuntu" w:cs="Arial"/>
          <w:sz w:val="22"/>
        </w:rPr>
      </w:pPr>
      <w:r w:rsidRPr="002C1F3E">
        <w:rPr>
          <w:rFonts w:ascii="Ubuntu" w:hAnsi="Ubuntu" w:cs="Arial"/>
          <w:sz w:val="22"/>
        </w:rPr>
        <w:t>2.</w:t>
      </w:r>
      <w:r w:rsidR="00B517F1" w:rsidRPr="002C1F3E">
        <w:rPr>
          <w:rFonts w:ascii="Ubuntu" w:hAnsi="Ubuntu" w:cs="Arial"/>
          <w:sz w:val="22"/>
        </w:rPr>
        <w:t>7</w:t>
      </w:r>
      <w:r w:rsidRPr="002C1F3E">
        <w:rPr>
          <w:rFonts w:ascii="Ubuntu" w:hAnsi="Ubuntu" w:cs="Arial"/>
          <w:sz w:val="22"/>
        </w:rPr>
        <w:t>.2. medžiagas</w:t>
      </w:r>
      <w:r w:rsidR="0097490B" w:rsidRPr="002C1F3E">
        <w:rPr>
          <w:rFonts w:ascii="Ubuntu" w:hAnsi="Ubuntu" w:cs="Arial"/>
          <w:sz w:val="22"/>
        </w:rPr>
        <w:t xml:space="preserve">, kuriuos Rangovas nupirko Sutarties vykdymo reikmėms, suminė kaina sumažėjo daugiau nei 15%, lyginant su jų kaina, nurodyta </w:t>
      </w:r>
      <w:r w:rsidRPr="002C1F3E">
        <w:rPr>
          <w:rFonts w:ascii="Ubuntu" w:hAnsi="Ubuntu" w:cs="Arial"/>
          <w:sz w:val="22"/>
        </w:rPr>
        <w:t>Rangovo pasiūlyme</w:t>
      </w:r>
      <w:r w:rsidR="0097490B" w:rsidRPr="002C1F3E">
        <w:rPr>
          <w:rFonts w:ascii="Ubuntu" w:hAnsi="Ubuntu" w:cs="Arial"/>
          <w:sz w:val="22"/>
        </w:rPr>
        <w:t>.</w:t>
      </w:r>
    </w:p>
    <w:p w14:paraId="26E5BD33" w14:textId="08D7FE5D" w:rsidR="0097490B" w:rsidRPr="002C1F3E" w:rsidRDefault="0097490B" w:rsidP="00B517F1">
      <w:pPr>
        <w:pStyle w:val="Pagrindinistekstas"/>
        <w:numPr>
          <w:ilvl w:val="1"/>
          <w:numId w:val="28"/>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Rangovas privalo pateikti Užsakovui </w:t>
      </w:r>
      <w:r w:rsidR="00360BBE" w:rsidRPr="002C1F3E">
        <w:rPr>
          <w:rFonts w:ascii="Ubuntu" w:hAnsi="Ubuntu" w:cs="Arial"/>
          <w:sz w:val="22"/>
        </w:rPr>
        <w:t xml:space="preserve">medžiagų </w:t>
      </w:r>
      <w:r w:rsidRPr="002C1F3E">
        <w:rPr>
          <w:rFonts w:ascii="Ubuntu" w:hAnsi="Ubuntu" w:cs="Arial"/>
          <w:sz w:val="22"/>
        </w:rPr>
        <w:t xml:space="preserve">pirkimo Sutarties vykdymo reikmėms ir jų apmokėjimo dokumentus, kad Užsakovas galėtų patikrinti </w:t>
      </w:r>
      <w:r w:rsidR="00360BBE" w:rsidRPr="002C1F3E">
        <w:rPr>
          <w:rFonts w:ascii="Ubuntu" w:hAnsi="Ubuntu" w:cs="Arial"/>
          <w:sz w:val="22"/>
        </w:rPr>
        <w:t xml:space="preserve">medžiagų </w:t>
      </w:r>
      <w:r w:rsidRPr="002C1F3E">
        <w:rPr>
          <w:rFonts w:ascii="Ubuntu" w:hAnsi="Ubuntu" w:cs="Arial"/>
          <w:sz w:val="22"/>
        </w:rPr>
        <w:t xml:space="preserve">faktines galutines kainas. </w:t>
      </w:r>
    </w:p>
    <w:p w14:paraId="56980A98" w14:textId="6145F326" w:rsidR="0097490B" w:rsidRPr="002C1F3E" w:rsidRDefault="00360BBE" w:rsidP="00B517F1">
      <w:pPr>
        <w:pStyle w:val="Pagrindinistekstas"/>
        <w:numPr>
          <w:ilvl w:val="1"/>
          <w:numId w:val="28"/>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2</w:t>
      </w:r>
      <w:r w:rsidR="0097490B" w:rsidRPr="002C1F3E">
        <w:rPr>
          <w:rFonts w:ascii="Ubuntu" w:hAnsi="Ubuntu" w:cs="Arial"/>
          <w:sz w:val="22"/>
        </w:rPr>
        <w:t>.</w:t>
      </w:r>
      <w:r w:rsidR="00B517F1" w:rsidRPr="002C1F3E">
        <w:rPr>
          <w:rFonts w:ascii="Ubuntu" w:hAnsi="Ubuntu" w:cs="Arial"/>
          <w:sz w:val="22"/>
        </w:rPr>
        <w:t>5</w:t>
      </w:r>
      <w:r w:rsidR="0097490B" w:rsidRPr="002C1F3E">
        <w:rPr>
          <w:rFonts w:ascii="Ubuntu" w:hAnsi="Ubuntu" w:cs="Arial"/>
          <w:sz w:val="22"/>
        </w:rPr>
        <w:t xml:space="preserve">.1 ir </w:t>
      </w:r>
      <w:r w:rsidRPr="002C1F3E">
        <w:rPr>
          <w:rFonts w:ascii="Ubuntu" w:hAnsi="Ubuntu" w:cs="Arial"/>
          <w:sz w:val="22"/>
        </w:rPr>
        <w:t>2</w:t>
      </w:r>
      <w:r w:rsidR="0097490B" w:rsidRPr="002C1F3E">
        <w:rPr>
          <w:rFonts w:ascii="Ubuntu" w:hAnsi="Ubuntu" w:cs="Arial"/>
          <w:sz w:val="22"/>
        </w:rPr>
        <w:t>.</w:t>
      </w:r>
      <w:r w:rsidR="00B517F1" w:rsidRPr="002C1F3E">
        <w:rPr>
          <w:rFonts w:ascii="Ubuntu" w:hAnsi="Ubuntu" w:cs="Arial"/>
          <w:sz w:val="22"/>
        </w:rPr>
        <w:t>5</w:t>
      </w:r>
      <w:r w:rsidR="00D87087" w:rsidRPr="002C1F3E">
        <w:rPr>
          <w:rFonts w:ascii="Ubuntu" w:hAnsi="Ubuntu" w:cs="Arial"/>
          <w:sz w:val="22"/>
        </w:rPr>
        <w:t>.</w:t>
      </w:r>
      <w:r w:rsidR="0097490B" w:rsidRPr="002C1F3E">
        <w:rPr>
          <w:rFonts w:ascii="Ubuntu" w:hAnsi="Ubuntu" w:cs="Arial"/>
          <w:sz w:val="22"/>
        </w:rPr>
        <w:t xml:space="preserve">3 punktuose numatytais atvejais Šalys privalo sudaryti Susitarimą, kuriame Šalys turi perskaičiuoti Sutarties kainą – pridėti </w:t>
      </w:r>
      <w:r w:rsidRPr="002C1F3E">
        <w:rPr>
          <w:rFonts w:ascii="Ubuntu" w:hAnsi="Ubuntu" w:cs="Arial"/>
          <w:sz w:val="22"/>
        </w:rPr>
        <w:t xml:space="preserve">medžiagų </w:t>
      </w:r>
      <w:r w:rsidR="0097490B" w:rsidRPr="002C1F3E">
        <w:rPr>
          <w:rFonts w:ascii="Ubuntu" w:hAnsi="Ubuntu" w:cs="Arial"/>
          <w:sz w:val="22"/>
        </w:rPr>
        <w:t xml:space="preserve">pabrangimo sumą ir (arba) atimti atpigimo sumą, viršijančią 15% jų kainos, nurodytos </w:t>
      </w:r>
      <w:r w:rsidRPr="002C1F3E">
        <w:rPr>
          <w:rFonts w:ascii="Ubuntu" w:hAnsi="Ubuntu" w:cs="Arial"/>
          <w:sz w:val="22"/>
        </w:rPr>
        <w:t>Rangovo pasiūlyme</w:t>
      </w:r>
      <w:r w:rsidR="0097490B" w:rsidRPr="002C1F3E">
        <w:rPr>
          <w:rFonts w:ascii="Ubuntu" w:hAnsi="Ubuntu" w:cs="Arial"/>
          <w:sz w:val="22"/>
        </w:rPr>
        <w:t xml:space="preserve">. </w:t>
      </w:r>
    </w:p>
    <w:p w14:paraId="21DB447C" w14:textId="331202D2" w:rsidR="0097490B" w:rsidRPr="002C1F3E" w:rsidRDefault="0097490B" w:rsidP="00B517F1">
      <w:pPr>
        <w:pStyle w:val="Pagrindinistekstas"/>
        <w:numPr>
          <w:ilvl w:val="1"/>
          <w:numId w:val="28"/>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Jeigu Sutarties kaina buvo perskaičiuota pagal </w:t>
      </w:r>
      <w:r w:rsidR="00360BBE" w:rsidRPr="002C1F3E">
        <w:rPr>
          <w:rFonts w:ascii="Ubuntu" w:hAnsi="Ubuntu" w:cs="Arial"/>
          <w:sz w:val="22"/>
        </w:rPr>
        <w:t>2</w:t>
      </w:r>
      <w:r w:rsidRPr="002C1F3E">
        <w:rPr>
          <w:rFonts w:ascii="Ubuntu" w:hAnsi="Ubuntu" w:cs="Arial"/>
          <w:sz w:val="22"/>
        </w:rPr>
        <w:t xml:space="preserve">.5 punktą, turi būti įskaitomas pagal tą punktą atliktas Sutarties kainos padidinimas (sumažinimas). </w:t>
      </w:r>
    </w:p>
    <w:p w14:paraId="0F16D3F0" w14:textId="74597CAC" w:rsidR="007D7A38" w:rsidRPr="002C1F3E" w:rsidRDefault="0097490B" w:rsidP="00B517F1">
      <w:pPr>
        <w:pStyle w:val="Pagrindinistekstas"/>
        <w:numPr>
          <w:ilvl w:val="1"/>
          <w:numId w:val="28"/>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Jeigu Darbai vėluoja dėl priežasčių, dėl kurių Rangovas neįgyja teisės į Darbų terminų pratęsimą, ir </w:t>
      </w:r>
      <w:r w:rsidR="00360BBE" w:rsidRPr="002C1F3E">
        <w:rPr>
          <w:rFonts w:ascii="Ubuntu" w:hAnsi="Ubuntu" w:cs="Arial"/>
          <w:sz w:val="22"/>
        </w:rPr>
        <w:t xml:space="preserve">medžiagos </w:t>
      </w:r>
      <w:r w:rsidRPr="002C1F3E">
        <w:rPr>
          <w:rFonts w:ascii="Ubuntu" w:hAnsi="Ubuntu" w:cs="Arial"/>
          <w:sz w:val="22"/>
        </w:rPr>
        <w:t xml:space="preserve">pabrangsta per vėlavimo laiką, Rangovas neturi teisės reikalauti Užsakovo padidinti Sutarties kainą tokio pabrangimo suma. Tačiau </w:t>
      </w:r>
      <w:r w:rsidR="00360BBE" w:rsidRPr="002C1F3E">
        <w:rPr>
          <w:rFonts w:ascii="Ubuntu" w:hAnsi="Ubuntu" w:cs="Arial"/>
          <w:sz w:val="22"/>
        </w:rPr>
        <w:t xml:space="preserve">medžiagų </w:t>
      </w:r>
      <w:r w:rsidRPr="002C1F3E">
        <w:rPr>
          <w:rFonts w:ascii="Ubuntu" w:hAnsi="Ubuntu" w:cs="Arial"/>
          <w:sz w:val="22"/>
        </w:rPr>
        <w:t>kainų sumažėjimas per Darbų vėlavimo laiką suteikia teisę Užsakovui reikalauti sumažinti Sutarties kainą visa sumažėjusia suma.</w:t>
      </w:r>
    </w:p>
    <w:p w14:paraId="28F53700" w14:textId="77777777" w:rsidR="00745F11" w:rsidRPr="002C1F3E" w:rsidRDefault="00745F11" w:rsidP="00B517F1">
      <w:pPr>
        <w:pStyle w:val="Pagrindinistekstas"/>
        <w:numPr>
          <w:ilvl w:val="1"/>
          <w:numId w:val="28"/>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Užsakovas gali tiesiogiai atsiskaityti su Subtiekėjais. Apie tai Užsakovas raštu informuoja Subtiekėjus per 3 darbo dienas po informacijos apie juos gavimo. Subtiekėjui raštu pateikus prašymą pasinaudoti tiesioginio atsiskaitymo galimybe, sudaroma trišalė sutartis tarp Užsakovo, Rangovo ir jo Subtiekėjo, nustatanti tiesioginio atsiskaitymo su Subtiekėju tvarką, atsižvelgiant į pirkimo dokumentuose, Sutartyje ir </w:t>
      </w:r>
      <w:proofErr w:type="spellStart"/>
      <w:r w:rsidRPr="002C1F3E">
        <w:rPr>
          <w:rFonts w:ascii="Ubuntu" w:hAnsi="Ubuntu" w:cs="Arial"/>
          <w:sz w:val="22"/>
        </w:rPr>
        <w:t>Subtiekimo</w:t>
      </w:r>
      <w:proofErr w:type="spellEnd"/>
      <w:r w:rsidRPr="002C1F3E">
        <w:rPr>
          <w:rFonts w:ascii="Ubuntu" w:hAnsi="Ubuntu" w:cs="Arial"/>
          <w:sz w:val="22"/>
        </w:rPr>
        <w:t xml:space="preserve"> sutartyje nustatytus reikalavimus. Rangovas turi teisę prieštarauti nepagrįstiems mokėjimams. Trišaliai susitarimai dėl tiesioginio atsiskaitymo už atliktus darbus, suteiktas paslaugas ar įsigytas medžiagas / įrengimus, sudaromi šiomis sąlygomis:</w:t>
      </w:r>
    </w:p>
    <w:p w14:paraId="0200E4B8" w14:textId="2FCE6F54" w:rsidR="00745F11" w:rsidRPr="002C1F3E" w:rsidRDefault="00745F11" w:rsidP="00745F11">
      <w:pPr>
        <w:pStyle w:val="Pagrindinistekstas"/>
        <w:suppressAutoHyphens/>
        <w:autoSpaceDN w:val="0"/>
        <w:spacing w:before="120" w:after="0" w:line="240" w:lineRule="auto"/>
        <w:ind w:left="1134" w:hanging="567"/>
        <w:textAlignment w:val="baseline"/>
        <w:rPr>
          <w:rFonts w:ascii="Ubuntu" w:hAnsi="Ubuntu" w:cs="Arial"/>
          <w:sz w:val="22"/>
        </w:rPr>
      </w:pPr>
      <w:r w:rsidRPr="002C1F3E">
        <w:rPr>
          <w:rFonts w:ascii="Ubuntu" w:hAnsi="Ubuntu" w:cs="Arial"/>
          <w:sz w:val="22"/>
        </w:rPr>
        <w:t>2.</w:t>
      </w:r>
      <w:r w:rsidR="000A76B9" w:rsidRPr="002C1F3E">
        <w:rPr>
          <w:rFonts w:ascii="Ubuntu" w:hAnsi="Ubuntu" w:cs="Arial"/>
          <w:sz w:val="22"/>
        </w:rPr>
        <w:t>1</w:t>
      </w:r>
      <w:r w:rsidR="00B517F1" w:rsidRPr="002C1F3E">
        <w:rPr>
          <w:rFonts w:ascii="Ubuntu" w:hAnsi="Ubuntu" w:cs="Arial"/>
          <w:sz w:val="22"/>
        </w:rPr>
        <w:t>2</w:t>
      </w:r>
      <w:r w:rsidRPr="002C1F3E">
        <w:rPr>
          <w:rFonts w:ascii="Ubuntu" w:hAnsi="Ubuntu" w:cs="Arial"/>
          <w:sz w:val="22"/>
        </w:rPr>
        <w:t xml:space="preserve">.1. </w:t>
      </w:r>
      <w:r w:rsidRPr="002C1F3E">
        <w:rPr>
          <w:rFonts w:ascii="Ubuntu" w:eastAsia="Times New Roman" w:hAnsi="Ubuntu" w:cs="Arial"/>
          <w:sz w:val="22"/>
        </w:rPr>
        <w:t>Trišaliais susitarimais nebus keičiamos jokios kitos esminės šios Sutarties sąlygos, t. y. nesikeis Sutarties objektas, Sutarties kaina, atsiskaitymo terminai, Sutartyje nustatyta sutartinių įsipareigojimų apimtis.</w:t>
      </w:r>
    </w:p>
    <w:p w14:paraId="32A86442" w14:textId="7876D477" w:rsidR="00745F11" w:rsidRPr="002C1F3E" w:rsidRDefault="00745F11" w:rsidP="00745F11">
      <w:pPr>
        <w:pStyle w:val="Betarp"/>
        <w:spacing w:before="120"/>
        <w:ind w:left="1134" w:hanging="567"/>
        <w:jc w:val="both"/>
        <w:rPr>
          <w:rFonts w:ascii="Ubuntu" w:hAnsi="Ubuntu" w:cs="Arial"/>
        </w:rPr>
      </w:pPr>
      <w:r w:rsidRPr="002C1F3E">
        <w:rPr>
          <w:rFonts w:ascii="Ubuntu" w:hAnsi="Ubuntu" w:cs="Arial"/>
        </w:rPr>
        <w:t>2.</w:t>
      </w:r>
      <w:r w:rsidR="000A76B9" w:rsidRPr="002C1F3E">
        <w:rPr>
          <w:rFonts w:ascii="Ubuntu" w:hAnsi="Ubuntu" w:cs="Arial"/>
        </w:rPr>
        <w:t>1</w:t>
      </w:r>
      <w:r w:rsidR="00B517F1" w:rsidRPr="002C1F3E">
        <w:rPr>
          <w:rFonts w:ascii="Ubuntu" w:hAnsi="Ubuntu" w:cs="Arial"/>
        </w:rPr>
        <w:t>2</w:t>
      </w:r>
      <w:r w:rsidRPr="002C1F3E">
        <w:rPr>
          <w:rFonts w:ascii="Ubuntu" w:hAnsi="Ubuntu" w:cs="Arial"/>
        </w:rPr>
        <w:t>.2. Rangovas, vadovaudamasis Sutarties nuostatomis, teikdamas apmokėjimo už atliktus Darbus dokumentus, kartu turi pateikti įrodymus apie konkretaus subtiekėjo atliktų Darbų apimtis ar konkretaus paslaugų teikėjo suteiktas paslaugas, ar iš konkretaus tiekėjo įsigytas medžiagas / įrengimus, o Užsakovas, vadovaudamasis Sutarties nuostatomis, subtiekėjui (subrangovui ar paslaugos teikėjui, ar medžiagų /įrengimų tiekėjui) tiesiogiai apmokės tik pagal Rangovo ir subtiekėjo (subrangovo ar paslaugos teikėjo, ar medžiagų /įrengimų tiekėjo) pasirašytus atliktų Darbų (ar suteiktų paslaugų, ar įsigytų medžiagų/įrengimų) priėmimo perdavimo aktus.</w:t>
      </w:r>
    </w:p>
    <w:p w14:paraId="6158E72E" w14:textId="77777777" w:rsidR="00A56DE5" w:rsidRPr="002C1F3E" w:rsidRDefault="00A56DE5" w:rsidP="00A56DE5">
      <w:pPr>
        <w:pStyle w:val="Pagrindinistekstas"/>
        <w:tabs>
          <w:tab w:val="left" w:pos="360"/>
        </w:tabs>
        <w:spacing w:before="120"/>
        <w:rPr>
          <w:rFonts w:ascii="Ubuntu" w:hAnsi="Ubuntu" w:cs="Arial"/>
          <w:b/>
          <w:bCs/>
          <w:sz w:val="22"/>
        </w:rPr>
      </w:pPr>
    </w:p>
    <w:p w14:paraId="2AA9C3DA" w14:textId="77777777" w:rsidR="00A56DE5" w:rsidRPr="002C1F3E" w:rsidRDefault="00A56DE5" w:rsidP="00B517F1">
      <w:pPr>
        <w:pStyle w:val="Pagrindinistekstas"/>
        <w:numPr>
          <w:ilvl w:val="0"/>
          <w:numId w:val="28"/>
        </w:numPr>
        <w:suppressAutoHyphens/>
        <w:autoSpaceDN w:val="0"/>
        <w:spacing w:after="0" w:line="240" w:lineRule="auto"/>
        <w:textAlignment w:val="baseline"/>
        <w:rPr>
          <w:rFonts w:ascii="Ubuntu" w:hAnsi="Ubuntu" w:cs="Arial"/>
          <w:b/>
          <w:sz w:val="22"/>
        </w:rPr>
      </w:pPr>
      <w:r w:rsidRPr="002C1F3E">
        <w:rPr>
          <w:rFonts w:ascii="Ubuntu" w:hAnsi="Ubuntu" w:cs="Arial"/>
          <w:b/>
          <w:sz w:val="22"/>
        </w:rPr>
        <w:t>Šalių teisės ir pareigos</w:t>
      </w:r>
      <w:r w:rsidR="00F706A6" w:rsidRPr="002C1F3E">
        <w:rPr>
          <w:rFonts w:ascii="Ubuntu" w:hAnsi="Ubuntu" w:cs="Arial"/>
          <w:b/>
          <w:sz w:val="22"/>
        </w:rPr>
        <w:t>.</w:t>
      </w:r>
    </w:p>
    <w:p w14:paraId="4DCB4A80" w14:textId="77777777" w:rsidR="00A56DE5" w:rsidRPr="002C1F3E" w:rsidRDefault="00A56DE5" w:rsidP="00B517F1">
      <w:pPr>
        <w:pStyle w:val="Pagrindinistekstas"/>
        <w:numPr>
          <w:ilvl w:val="1"/>
          <w:numId w:val="28"/>
        </w:numPr>
        <w:suppressAutoHyphens/>
        <w:autoSpaceDN w:val="0"/>
        <w:spacing w:before="120" w:after="0" w:line="240" w:lineRule="auto"/>
        <w:textAlignment w:val="baseline"/>
        <w:rPr>
          <w:rFonts w:ascii="Ubuntu" w:hAnsi="Ubuntu" w:cs="Arial"/>
          <w:b/>
          <w:bCs/>
          <w:sz w:val="22"/>
        </w:rPr>
      </w:pPr>
      <w:r w:rsidRPr="002C1F3E">
        <w:rPr>
          <w:rFonts w:ascii="Ubuntu" w:hAnsi="Ubuntu" w:cs="Arial"/>
          <w:bCs/>
          <w:sz w:val="22"/>
        </w:rPr>
        <w:t>Užsakovas turi teisę:</w:t>
      </w:r>
    </w:p>
    <w:p w14:paraId="0AF5F535" w14:textId="77777777" w:rsidR="00A56DE5" w:rsidRPr="002C1F3E" w:rsidRDefault="00A56DE5" w:rsidP="00B517F1">
      <w:pPr>
        <w:pStyle w:val="Pagrindinistekstas"/>
        <w:numPr>
          <w:ilvl w:val="2"/>
          <w:numId w:val="28"/>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Tikrinti atliekamų Darbų atlikimo eigą, kiekį ir kokybę, Rangovo naudojamų medžiagų, ir mechanizmų sąnaudas.</w:t>
      </w:r>
    </w:p>
    <w:p w14:paraId="18CCAA87" w14:textId="77777777" w:rsidR="00A56DE5" w:rsidRPr="002C1F3E" w:rsidRDefault="00A56DE5" w:rsidP="00B517F1">
      <w:pPr>
        <w:pStyle w:val="Pagrindinistekstas"/>
        <w:numPr>
          <w:ilvl w:val="2"/>
          <w:numId w:val="28"/>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lastRenderedPageBreak/>
        <w:t xml:space="preserve">Reikalauti, kad Rangovas darbus vykdytų laikydamasis normatyvinių dokumentų reikalavimų. </w:t>
      </w:r>
      <w:bookmarkStart w:id="2" w:name="_Ref29465403"/>
      <w:r w:rsidRPr="002C1F3E">
        <w:rPr>
          <w:rFonts w:ascii="Ubuntu" w:hAnsi="Ubuntu" w:cs="Arial"/>
          <w:color w:val="000000"/>
          <w:sz w:val="22"/>
        </w:rPr>
        <w:t>Jeigu Rangovas nesilaiko darbų vykdymo laiko, normatyvinių dokumentų reikalavimų ir/ar Rangovo prisiimtų įsipareigojimų, Užsakovas turi teisę raštu reikalauti šalinti trūkumus ir nemokėti už netinkamai atlikt</w:t>
      </w:r>
      <w:r w:rsidR="00395ACC" w:rsidRPr="002C1F3E">
        <w:rPr>
          <w:rFonts w:ascii="Ubuntu" w:hAnsi="Ubuntu" w:cs="Arial"/>
          <w:color w:val="000000"/>
          <w:sz w:val="22"/>
        </w:rPr>
        <w:t>us</w:t>
      </w:r>
      <w:r w:rsidRPr="002C1F3E">
        <w:rPr>
          <w:rFonts w:ascii="Ubuntu" w:hAnsi="Ubuntu" w:cs="Arial"/>
          <w:color w:val="000000"/>
          <w:sz w:val="22"/>
        </w:rPr>
        <w:t xml:space="preserve"> </w:t>
      </w:r>
      <w:r w:rsidR="00395ACC" w:rsidRPr="002C1F3E">
        <w:rPr>
          <w:rFonts w:ascii="Ubuntu" w:hAnsi="Ubuntu" w:cs="Arial"/>
          <w:color w:val="000000"/>
          <w:sz w:val="22"/>
        </w:rPr>
        <w:t xml:space="preserve">Darbus </w:t>
      </w:r>
      <w:r w:rsidRPr="002C1F3E">
        <w:rPr>
          <w:rFonts w:ascii="Ubuntu" w:hAnsi="Ubuntu" w:cs="Arial"/>
          <w:color w:val="000000"/>
          <w:sz w:val="22"/>
        </w:rPr>
        <w:t xml:space="preserve">arba pašalinti trūkumus trečiųjų asmenų pagalba Rangovo sąskaita. </w:t>
      </w:r>
      <w:bookmarkEnd w:id="2"/>
    </w:p>
    <w:p w14:paraId="7EB6C053" w14:textId="77777777" w:rsidR="00A56DE5" w:rsidRPr="002C1F3E" w:rsidRDefault="00A56DE5" w:rsidP="00B517F1">
      <w:pPr>
        <w:pStyle w:val="Pagrindinistekstas"/>
        <w:numPr>
          <w:ilvl w:val="2"/>
          <w:numId w:val="28"/>
        </w:numPr>
        <w:suppressAutoHyphens/>
        <w:autoSpaceDN w:val="0"/>
        <w:spacing w:before="120" w:after="0" w:line="240" w:lineRule="auto"/>
        <w:textAlignment w:val="baseline"/>
        <w:rPr>
          <w:rFonts w:ascii="Ubuntu" w:hAnsi="Ubuntu" w:cs="Arial"/>
          <w:sz w:val="22"/>
        </w:rPr>
      </w:pPr>
      <w:r w:rsidRPr="002C1F3E">
        <w:rPr>
          <w:rFonts w:ascii="Ubuntu" w:hAnsi="Ubuntu" w:cs="Arial"/>
          <w:bCs/>
          <w:sz w:val="22"/>
        </w:rPr>
        <w:t>D</w:t>
      </w:r>
      <w:r w:rsidRPr="002C1F3E">
        <w:rPr>
          <w:rFonts w:ascii="Ubuntu" w:hAnsi="Ubuntu" w:cs="Arial"/>
          <w:sz w:val="22"/>
        </w:rPr>
        <w:t xml:space="preserve">uoti nurodymus Rangovui ir reikalauti jų vykdymo, jei </w:t>
      </w:r>
      <w:r w:rsidR="00395ACC" w:rsidRPr="002C1F3E">
        <w:rPr>
          <w:rFonts w:ascii="Ubuntu" w:hAnsi="Ubuntu" w:cs="Arial"/>
          <w:sz w:val="22"/>
        </w:rPr>
        <w:t>vykdant Darbus</w:t>
      </w:r>
      <w:r w:rsidRPr="002C1F3E">
        <w:rPr>
          <w:rFonts w:ascii="Ubuntu" w:hAnsi="Ubuntu" w:cs="Arial"/>
          <w:sz w:val="22"/>
        </w:rPr>
        <w:t xml:space="preserve"> atsiliekama nuo </w:t>
      </w:r>
      <w:r w:rsidR="00395ACC" w:rsidRPr="002C1F3E">
        <w:rPr>
          <w:rFonts w:ascii="Ubuntu" w:hAnsi="Ubuntu" w:cs="Arial"/>
          <w:sz w:val="22"/>
        </w:rPr>
        <w:t xml:space="preserve">Darbų </w:t>
      </w:r>
      <w:r w:rsidRPr="002C1F3E">
        <w:rPr>
          <w:rFonts w:ascii="Ubuntu" w:hAnsi="Ubuntu" w:cs="Arial"/>
          <w:sz w:val="22"/>
        </w:rPr>
        <w:t>vykdymo laiko ar sistemingai pažeidžiami Sutartyje nurodyti kokybiniai reikalavimai.</w:t>
      </w:r>
    </w:p>
    <w:p w14:paraId="43FD34B3" w14:textId="77777777" w:rsidR="00A56DE5" w:rsidRPr="002C1F3E" w:rsidRDefault="00A56DE5" w:rsidP="00B517F1">
      <w:pPr>
        <w:pStyle w:val="Pagrindinistekstas"/>
        <w:numPr>
          <w:ilvl w:val="1"/>
          <w:numId w:val="28"/>
        </w:numPr>
        <w:suppressAutoHyphens/>
        <w:autoSpaceDN w:val="0"/>
        <w:spacing w:before="120" w:after="0" w:line="240" w:lineRule="auto"/>
        <w:textAlignment w:val="baseline"/>
        <w:rPr>
          <w:rFonts w:ascii="Ubuntu" w:hAnsi="Ubuntu" w:cs="Arial"/>
          <w:b/>
          <w:bCs/>
          <w:sz w:val="22"/>
        </w:rPr>
      </w:pPr>
      <w:r w:rsidRPr="002C1F3E">
        <w:rPr>
          <w:rFonts w:ascii="Ubuntu" w:hAnsi="Ubuntu" w:cs="Arial"/>
          <w:bCs/>
          <w:sz w:val="22"/>
        </w:rPr>
        <w:t>Užsakovas įsipareigoja:</w:t>
      </w:r>
    </w:p>
    <w:p w14:paraId="63DB9D4D" w14:textId="77777777" w:rsidR="00A56DE5" w:rsidRPr="002C1F3E" w:rsidRDefault="00A56DE5" w:rsidP="00B517F1">
      <w:pPr>
        <w:numPr>
          <w:ilvl w:val="2"/>
          <w:numId w:val="28"/>
        </w:numPr>
        <w:suppressAutoHyphens/>
        <w:autoSpaceDN w:val="0"/>
        <w:spacing w:before="120" w:after="0" w:line="240" w:lineRule="auto"/>
        <w:ind w:right="113"/>
        <w:textAlignment w:val="baseline"/>
        <w:rPr>
          <w:rFonts w:ascii="Ubuntu" w:hAnsi="Ubuntu" w:cs="Arial"/>
          <w:sz w:val="22"/>
        </w:rPr>
      </w:pPr>
      <w:r w:rsidRPr="002C1F3E">
        <w:rPr>
          <w:rFonts w:ascii="Ubuntu" w:hAnsi="Ubuntu" w:cs="Arial"/>
          <w:sz w:val="22"/>
        </w:rPr>
        <w:t>Sumokėti Rangovui už tinkamai atliktus bei nustatyta tvarka priimtus darbus Sutartyje numatytais terminais ir tvarka.</w:t>
      </w:r>
    </w:p>
    <w:p w14:paraId="7B2E90D9" w14:textId="77777777" w:rsidR="00A56DE5" w:rsidRPr="002C1F3E" w:rsidRDefault="00A56DE5" w:rsidP="00B517F1">
      <w:pPr>
        <w:numPr>
          <w:ilvl w:val="2"/>
          <w:numId w:val="28"/>
        </w:numPr>
        <w:suppressAutoHyphens/>
        <w:autoSpaceDN w:val="0"/>
        <w:spacing w:before="120" w:after="0" w:line="240" w:lineRule="auto"/>
        <w:ind w:right="113"/>
        <w:textAlignment w:val="baseline"/>
        <w:rPr>
          <w:rFonts w:ascii="Ubuntu" w:hAnsi="Ubuntu" w:cs="Arial"/>
          <w:sz w:val="22"/>
        </w:rPr>
      </w:pPr>
      <w:r w:rsidRPr="002C1F3E">
        <w:rPr>
          <w:rFonts w:ascii="Ubuntu" w:hAnsi="Ubuntu" w:cs="Arial"/>
          <w:sz w:val="22"/>
        </w:rPr>
        <w:t xml:space="preserve">Paskirti asmenis, kurie vykdys </w:t>
      </w:r>
      <w:r w:rsidR="00AB4F28" w:rsidRPr="002C1F3E">
        <w:rPr>
          <w:rFonts w:ascii="Ubuntu" w:hAnsi="Ubuntu" w:cs="Arial"/>
          <w:sz w:val="22"/>
        </w:rPr>
        <w:t>Darbų</w:t>
      </w:r>
      <w:r w:rsidRPr="002C1F3E">
        <w:rPr>
          <w:rFonts w:ascii="Ubuntu" w:hAnsi="Ubuntu" w:cs="Arial"/>
          <w:sz w:val="22"/>
        </w:rPr>
        <w:t xml:space="preserve"> priežiūrą.</w:t>
      </w:r>
    </w:p>
    <w:p w14:paraId="4477DB07" w14:textId="77777777" w:rsidR="00A56DE5" w:rsidRPr="002C1F3E" w:rsidRDefault="00A56DE5" w:rsidP="00B517F1">
      <w:pPr>
        <w:pStyle w:val="Pagrindinistekstas"/>
        <w:numPr>
          <w:ilvl w:val="2"/>
          <w:numId w:val="28"/>
        </w:numPr>
        <w:suppressAutoHyphens/>
        <w:autoSpaceDN w:val="0"/>
        <w:spacing w:before="120" w:after="0" w:line="240" w:lineRule="auto"/>
        <w:textAlignment w:val="baseline"/>
        <w:rPr>
          <w:rFonts w:ascii="Ubuntu" w:hAnsi="Ubuntu" w:cs="Arial"/>
          <w:b/>
          <w:bCs/>
          <w:sz w:val="22"/>
        </w:rPr>
      </w:pPr>
      <w:r w:rsidRPr="002C1F3E">
        <w:rPr>
          <w:rFonts w:ascii="Ubuntu" w:hAnsi="Ubuntu" w:cs="Arial"/>
          <w:bCs/>
          <w:sz w:val="22"/>
        </w:rPr>
        <w:t xml:space="preserve">Perduoti Rangovui Darbams atlikti reikalingą dokumentaciją (jei reikalinga). </w:t>
      </w:r>
    </w:p>
    <w:p w14:paraId="451A81AC" w14:textId="77777777" w:rsidR="00A56DE5" w:rsidRPr="002C1F3E" w:rsidRDefault="00A56DE5" w:rsidP="00B517F1">
      <w:pPr>
        <w:pStyle w:val="Pagrindinistekstas"/>
        <w:numPr>
          <w:ilvl w:val="1"/>
          <w:numId w:val="28"/>
        </w:numPr>
        <w:suppressAutoHyphens/>
        <w:autoSpaceDN w:val="0"/>
        <w:spacing w:before="120" w:after="0" w:line="240" w:lineRule="auto"/>
        <w:textAlignment w:val="baseline"/>
        <w:rPr>
          <w:rFonts w:ascii="Ubuntu" w:hAnsi="Ubuntu" w:cs="Arial"/>
          <w:b/>
          <w:bCs/>
          <w:sz w:val="22"/>
        </w:rPr>
      </w:pPr>
      <w:r w:rsidRPr="002C1F3E">
        <w:rPr>
          <w:rFonts w:ascii="Ubuntu" w:hAnsi="Ubuntu" w:cs="Arial"/>
          <w:bCs/>
          <w:sz w:val="22"/>
        </w:rPr>
        <w:t>Rangovas turi teisę:</w:t>
      </w:r>
    </w:p>
    <w:p w14:paraId="24ED6D11" w14:textId="77777777" w:rsidR="00A56DE5" w:rsidRPr="002C1F3E" w:rsidRDefault="00A56DE5" w:rsidP="00B517F1">
      <w:pPr>
        <w:pStyle w:val="Pagrindiniotekstotrauka"/>
        <w:numPr>
          <w:ilvl w:val="2"/>
          <w:numId w:val="28"/>
        </w:numPr>
        <w:tabs>
          <w:tab w:val="left" w:pos="-5226"/>
          <w:tab w:val="left" w:pos="-4822"/>
        </w:tabs>
        <w:suppressAutoHyphens/>
        <w:autoSpaceDN w:val="0"/>
        <w:spacing w:before="120" w:after="0" w:line="240" w:lineRule="auto"/>
        <w:textAlignment w:val="baseline"/>
        <w:rPr>
          <w:rFonts w:ascii="Ubuntu" w:hAnsi="Ubuntu" w:cs="Arial"/>
          <w:sz w:val="22"/>
        </w:rPr>
      </w:pPr>
      <w:r w:rsidRPr="002C1F3E">
        <w:rPr>
          <w:rFonts w:ascii="Ubuntu" w:hAnsi="Ubuntu" w:cs="Arial"/>
          <w:sz w:val="22"/>
        </w:rPr>
        <w:t>Naudotis Lietuvos Respublikos statybos įstatyme kituose Lietuvos Respublikos įstatymuose ir teisės aktuose numatytomis Rangovo teisėmis.</w:t>
      </w:r>
    </w:p>
    <w:p w14:paraId="437DE6E3" w14:textId="77777777" w:rsidR="00A56DE5" w:rsidRPr="002C1F3E" w:rsidRDefault="00A56DE5" w:rsidP="00B517F1">
      <w:pPr>
        <w:pStyle w:val="Pagrindinistekstas"/>
        <w:numPr>
          <w:ilvl w:val="1"/>
          <w:numId w:val="28"/>
        </w:numPr>
        <w:suppressAutoHyphens/>
        <w:autoSpaceDN w:val="0"/>
        <w:spacing w:before="120" w:after="0" w:line="240" w:lineRule="auto"/>
        <w:textAlignment w:val="baseline"/>
        <w:rPr>
          <w:rFonts w:ascii="Ubuntu" w:hAnsi="Ubuntu" w:cs="Arial"/>
          <w:b/>
          <w:bCs/>
          <w:sz w:val="22"/>
        </w:rPr>
      </w:pPr>
      <w:r w:rsidRPr="002C1F3E">
        <w:rPr>
          <w:rFonts w:ascii="Ubuntu" w:hAnsi="Ubuntu" w:cs="Arial"/>
          <w:bCs/>
          <w:sz w:val="22"/>
        </w:rPr>
        <w:t>Rangovas įsipareigoja:</w:t>
      </w:r>
    </w:p>
    <w:p w14:paraId="500F77C4" w14:textId="77777777" w:rsidR="00A56DE5" w:rsidRPr="002C1F3E" w:rsidRDefault="00A56DE5" w:rsidP="00B517F1">
      <w:pPr>
        <w:pStyle w:val="Pagrindinistekstas"/>
        <w:numPr>
          <w:ilvl w:val="2"/>
          <w:numId w:val="28"/>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Nustatytu laiku pradėti, kokybiškai atlikti, užbaigti ir perduoti Užsakovui visus Sutartyje nurodytus darbus ir ištaisyti defektus, nustatytus iki darbų perdavimo Užsakovui ir per garantinį laikotarpį.</w:t>
      </w:r>
    </w:p>
    <w:p w14:paraId="7C728A38" w14:textId="254D0E6D" w:rsidR="00A56DE5" w:rsidRPr="002C1F3E" w:rsidRDefault="00A56DE5" w:rsidP="00B517F1">
      <w:pPr>
        <w:pStyle w:val="Pagrindinistekstas"/>
        <w:numPr>
          <w:ilvl w:val="2"/>
          <w:numId w:val="28"/>
        </w:numPr>
        <w:suppressAutoHyphens/>
        <w:autoSpaceDN w:val="0"/>
        <w:spacing w:before="120" w:after="0" w:line="240" w:lineRule="auto"/>
        <w:textAlignment w:val="baseline"/>
        <w:rPr>
          <w:rFonts w:ascii="Ubuntu" w:hAnsi="Ubuntu" w:cs="Arial"/>
          <w:sz w:val="22"/>
        </w:rPr>
      </w:pPr>
      <w:r w:rsidRPr="002C1F3E">
        <w:rPr>
          <w:rFonts w:ascii="Ubuntu" w:hAnsi="Ubuntu" w:cs="Arial"/>
          <w:bCs/>
          <w:sz w:val="22"/>
        </w:rPr>
        <w:t>D</w:t>
      </w:r>
      <w:r w:rsidRPr="002C1F3E">
        <w:rPr>
          <w:rFonts w:ascii="Ubuntu" w:hAnsi="Ubuntu" w:cs="Arial"/>
          <w:sz w:val="22"/>
        </w:rPr>
        <w:t>arbus atlikti pagal technines sąlygas, techninių reglamentų ir kitų teisės aktų, (normų, taisyklių) reikalavimus</w:t>
      </w:r>
      <w:r w:rsidRPr="002C1F3E">
        <w:rPr>
          <w:rFonts w:ascii="Ubuntu" w:hAnsi="Ubuntu" w:cs="Arial"/>
          <w:bCs/>
          <w:sz w:val="22"/>
        </w:rPr>
        <w:t xml:space="preserve">. </w:t>
      </w:r>
    </w:p>
    <w:p w14:paraId="512D7563" w14:textId="77777777" w:rsidR="00A56DE5" w:rsidRPr="002C1F3E" w:rsidRDefault="00A56DE5" w:rsidP="00B517F1">
      <w:pPr>
        <w:pStyle w:val="Pagrindinistekstas"/>
        <w:numPr>
          <w:ilvl w:val="2"/>
          <w:numId w:val="28"/>
        </w:numPr>
        <w:suppressAutoHyphens/>
        <w:autoSpaceDN w:val="0"/>
        <w:spacing w:before="120" w:after="0" w:line="240" w:lineRule="auto"/>
        <w:textAlignment w:val="baseline"/>
        <w:rPr>
          <w:rFonts w:ascii="Ubuntu" w:hAnsi="Ubuntu" w:cs="Arial"/>
          <w:sz w:val="22"/>
        </w:rPr>
      </w:pPr>
      <w:r w:rsidRPr="002C1F3E">
        <w:rPr>
          <w:rFonts w:ascii="Ubuntu" w:hAnsi="Ubuntu" w:cs="Arial"/>
          <w:bCs/>
          <w:sz w:val="22"/>
        </w:rPr>
        <w:t>D</w:t>
      </w:r>
      <w:r w:rsidRPr="002C1F3E">
        <w:rPr>
          <w:rFonts w:ascii="Ubuntu" w:hAnsi="Ubuntu" w:cs="Arial"/>
          <w:sz w:val="22"/>
        </w:rPr>
        <w:t>arbų vykdymui naudoti Lietuvos Respublikos įstatymais nustatyta tvarka sertifikuotas medžiagas, dirbinius, gaminius ir įrenginius, atitinkančius dangų pagrindų įrengimą reglamentuojančiuose normatyviniuose dokumentuose jiems nustatytus reikalavimus.</w:t>
      </w:r>
    </w:p>
    <w:p w14:paraId="57FD384C" w14:textId="182F23B9" w:rsidR="00A56DE5" w:rsidRPr="002C1F3E" w:rsidRDefault="00A56DE5" w:rsidP="00B517F1">
      <w:pPr>
        <w:pStyle w:val="Pagrindinistekstas"/>
        <w:numPr>
          <w:ilvl w:val="2"/>
          <w:numId w:val="28"/>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Laiku ir tinkamai informuoti Užsakovą apie atliktų darbų priėmimo-perdavimo datą bei pateikti Užsakovui atliktų darbų perdavimo-priėmimo aktus.</w:t>
      </w:r>
    </w:p>
    <w:p w14:paraId="28659394" w14:textId="5FFF9F03" w:rsidR="00A56DE5" w:rsidRPr="002C1F3E" w:rsidRDefault="00A56DE5" w:rsidP="00B517F1">
      <w:pPr>
        <w:pStyle w:val="Pagrindinistekstas"/>
        <w:numPr>
          <w:ilvl w:val="2"/>
          <w:numId w:val="28"/>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Užsakovui nurodžius, atidengti paslėptus darbus, atlikti bandymus. Jei po to paaiškėja, kad darbai neatitinka galiojančių normų ir reikalavimų, už visas su tuo susijusias išlaidas (tarp jų ir išlaidas, susijusias su atitinkamų trūkumu šalinimu) apmoka Rangovas</w:t>
      </w:r>
      <w:r w:rsidRPr="002C1F3E">
        <w:rPr>
          <w:rFonts w:ascii="Ubuntu" w:hAnsi="Ubuntu" w:cs="Arial"/>
          <w:i/>
          <w:sz w:val="22"/>
        </w:rPr>
        <w:t xml:space="preserve">. </w:t>
      </w:r>
      <w:r w:rsidRPr="002C1F3E">
        <w:rPr>
          <w:rFonts w:ascii="Ubuntu" w:hAnsi="Ubuntu" w:cs="Arial"/>
          <w:sz w:val="22"/>
        </w:rPr>
        <w:t xml:space="preserve">Jei paaiškėja, kad viskas atlikta laikantis galiojančių normų ir reikalavimų, visas su tuo susijusias išlaidas apmoka Užsakovas. </w:t>
      </w:r>
    </w:p>
    <w:p w14:paraId="5BDB51AE" w14:textId="77777777" w:rsidR="00A56DE5" w:rsidRPr="002C1F3E" w:rsidRDefault="00A56DE5" w:rsidP="00B517F1">
      <w:pPr>
        <w:pStyle w:val="Pagrindinistekstas"/>
        <w:numPr>
          <w:ilvl w:val="2"/>
          <w:numId w:val="28"/>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Savo sąskaita ištaisyti darbus, kurie dėl Rangovo kaltės yra netinkamai įvykdyti ir neatitinkantys sutarties sąlygų.</w:t>
      </w:r>
    </w:p>
    <w:p w14:paraId="07D973E7" w14:textId="1F70A135" w:rsidR="00A56DE5" w:rsidRPr="002C1F3E" w:rsidRDefault="00A56DE5" w:rsidP="00B517F1">
      <w:pPr>
        <w:numPr>
          <w:ilvl w:val="2"/>
          <w:numId w:val="28"/>
        </w:numPr>
        <w:suppressAutoHyphens/>
        <w:autoSpaceDN w:val="0"/>
        <w:spacing w:before="120" w:after="0" w:line="240" w:lineRule="auto"/>
        <w:ind w:right="113"/>
        <w:textAlignment w:val="baseline"/>
        <w:rPr>
          <w:rFonts w:ascii="Ubuntu" w:hAnsi="Ubuntu" w:cs="Arial"/>
          <w:sz w:val="22"/>
        </w:rPr>
      </w:pPr>
      <w:r w:rsidRPr="002C1F3E">
        <w:rPr>
          <w:rFonts w:ascii="Ubuntu" w:hAnsi="Ubuntu" w:cs="Arial"/>
          <w:sz w:val="22"/>
        </w:rPr>
        <w:t xml:space="preserve">Garantuoti saugų darbą, priešgaisrinę ir aplinkos apsaugą bei darbo higieną darbų vykdymo vietoje, taip pat gretimų teritorijų apsaugą ir greta </w:t>
      </w:r>
      <w:r w:rsidR="00526930" w:rsidRPr="002C1F3E">
        <w:rPr>
          <w:rFonts w:ascii="Ubuntu" w:hAnsi="Ubuntu" w:cs="Arial"/>
          <w:sz w:val="22"/>
        </w:rPr>
        <w:t>Darbų vykdymo vietos</w:t>
      </w:r>
      <w:r w:rsidRPr="002C1F3E">
        <w:rPr>
          <w:rFonts w:ascii="Ubuntu" w:hAnsi="Ubuntu" w:cs="Arial"/>
          <w:sz w:val="22"/>
        </w:rPr>
        <w:t xml:space="preserve"> dirbančių ir judančių žmonių ir technikos apsaugą nuo atliekamų darbų sukeliamų pavojų. Rangovas užtikrina, kad jo darbuotojai ir/arba tretieji asmenys, už kuriuos atsakingas Rangovas, Darbų atlikimo metu nebūtų apsvaigę nuo alkoholio, narkotinių, toksinių ir (arba) psichotropinių medžiagų.</w:t>
      </w:r>
    </w:p>
    <w:p w14:paraId="3C4029C7" w14:textId="77777777" w:rsidR="007353EC" w:rsidRPr="002C1F3E" w:rsidRDefault="007353EC" w:rsidP="00B517F1">
      <w:pPr>
        <w:numPr>
          <w:ilvl w:val="2"/>
          <w:numId w:val="28"/>
        </w:numPr>
        <w:suppressAutoHyphens/>
        <w:autoSpaceDN w:val="0"/>
        <w:spacing w:before="120" w:after="0" w:line="240" w:lineRule="auto"/>
        <w:ind w:right="113"/>
        <w:textAlignment w:val="baseline"/>
        <w:rPr>
          <w:rFonts w:ascii="Ubuntu" w:hAnsi="Ubuntu" w:cs="Arial"/>
          <w:sz w:val="22"/>
        </w:rPr>
      </w:pPr>
      <w:r w:rsidRPr="002C1F3E">
        <w:rPr>
          <w:rFonts w:ascii="Ubuntu" w:hAnsi="Ubuntu" w:cs="Arial"/>
          <w:iCs/>
          <w:sz w:val="22"/>
        </w:rPr>
        <w:t>Rangovas turi būti susipažinęs su UAB „Utenos šilumos tinklai“ direktoriaus 2020 m. sausio 10 d. Įsakymu Nr. V-3 patvirtinta UAB „Utenos šilumos tinklai“ rangovinių organizacijų aplinkosaugos, darbuotojų saugos ir sveikatos bei gaisrinės saugos užtikrinimo tvarka“, kuri patalpinta UAB „Utenos šilumos tinklai“ tinklalapyje:</w:t>
      </w:r>
    </w:p>
    <w:p w14:paraId="048F8E5D" w14:textId="77777777" w:rsidR="007353EC" w:rsidRPr="002C1F3E" w:rsidRDefault="007353EC" w:rsidP="007353EC">
      <w:pPr>
        <w:suppressAutoHyphens/>
        <w:autoSpaceDN w:val="0"/>
        <w:spacing w:after="0" w:line="240" w:lineRule="auto"/>
        <w:ind w:left="1304" w:right="113"/>
        <w:textAlignment w:val="baseline"/>
        <w:rPr>
          <w:rFonts w:ascii="Ubuntu" w:hAnsi="Ubuntu" w:cs="Arial"/>
          <w:sz w:val="22"/>
        </w:rPr>
      </w:pPr>
      <w:hyperlink r:id="rId11" w:history="1">
        <w:r w:rsidRPr="002C1F3E">
          <w:rPr>
            <w:rStyle w:val="Hipersaitas"/>
            <w:rFonts w:ascii="Ubuntu" w:hAnsi="Ubuntu" w:cs="Arial"/>
            <w:iCs/>
            <w:sz w:val="22"/>
          </w:rPr>
          <w:t>https://www.ust.lt/paieska/?mact=Search%2Ccntnt01%2Cdosearch%2C0&amp;cntnt01returnid=73&amp;cntnt01searchinput=rangov</w:t>
        </w:r>
      </w:hyperlink>
      <w:r w:rsidRPr="002C1F3E">
        <w:rPr>
          <w:rFonts w:ascii="Ubuntu" w:hAnsi="Ubuntu" w:cs="Arial"/>
          <w:iCs/>
          <w:color w:val="333333"/>
          <w:sz w:val="22"/>
        </w:rPr>
        <w:t xml:space="preserve"> .</w:t>
      </w:r>
    </w:p>
    <w:p w14:paraId="12553BD0" w14:textId="5E2D462D" w:rsidR="00A56DE5" w:rsidRPr="002C1F3E" w:rsidRDefault="00A56DE5" w:rsidP="00B517F1">
      <w:pPr>
        <w:numPr>
          <w:ilvl w:val="2"/>
          <w:numId w:val="28"/>
        </w:numPr>
        <w:suppressAutoHyphens/>
        <w:autoSpaceDN w:val="0"/>
        <w:spacing w:before="120" w:after="0" w:line="240" w:lineRule="auto"/>
        <w:ind w:right="113"/>
        <w:textAlignment w:val="baseline"/>
        <w:rPr>
          <w:rFonts w:ascii="Ubuntu" w:hAnsi="Ubuntu" w:cs="Arial"/>
          <w:sz w:val="22"/>
        </w:rPr>
      </w:pPr>
      <w:r w:rsidRPr="002C1F3E">
        <w:rPr>
          <w:rFonts w:ascii="Ubuntu" w:hAnsi="Ubuntu" w:cs="Arial"/>
          <w:sz w:val="22"/>
        </w:rPr>
        <w:t xml:space="preserve">Visus darbus vykdyti taip, kad esami statiniai, atlikti </w:t>
      </w:r>
      <w:r w:rsidR="00526930" w:rsidRPr="002C1F3E">
        <w:rPr>
          <w:rFonts w:ascii="Ubuntu" w:hAnsi="Ubuntu" w:cs="Arial"/>
          <w:sz w:val="22"/>
        </w:rPr>
        <w:t>D</w:t>
      </w:r>
      <w:r w:rsidRPr="002C1F3E">
        <w:rPr>
          <w:rFonts w:ascii="Ubuntu" w:hAnsi="Ubuntu" w:cs="Arial"/>
          <w:sz w:val="22"/>
        </w:rPr>
        <w:t xml:space="preserve">arbai bei </w:t>
      </w:r>
      <w:r w:rsidR="00526930" w:rsidRPr="002C1F3E">
        <w:rPr>
          <w:rFonts w:ascii="Ubuntu" w:hAnsi="Ubuntu" w:cs="Arial"/>
          <w:sz w:val="22"/>
        </w:rPr>
        <w:t>Darbų atlikimo vietoje</w:t>
      </w:r>
      <w:r w:rsidRPr="002C1F3E">
        <w:rPr>
          <w:rFonts w:ascii="Ubuntu" w:hAnsi="Ubuntu" w:cs="Arial"/>
          <w:sz w:val="22"/>
        </w:rPr>
        <w:t xml:space="preserve"> esančios medžiagos, gaminiai, įranga bei kitas turtas, nepriklausomai nuo </w:t>
      </w:r>
      <w:r w:rsidRPr="002C1F3E">
        <w:rPr>
          <w:rFonts w:ascii="Ubuntu" w:hAnsi="Ubuntu" w:cs="Arial"/>
          <w:sz w:val="22"/>
        </w:rPr>
        <w:lastRenderedPageBreak/>
        <w:t>to kam pastarieji priklauso, nebūtų be reikalo ar nederamai naudojami ir (ar) sugadinami. Priešingu atveju atlygina visus padarytus nuostolius.</w:t>
      </w:r>
    </w:p>
    <w:p w14:paraId="6AE44C9D" w14:textId="77777777" w:rsidR="00A56DE5" w:rsidRPr="002C1F3E" w:rsidRDefault="00A56DE5" w:rsidP="00B517F1">
      <w:pPr>
        <w:numPr>
          <w:ilvl w:val="2"/>
          <w:numId w:val="28"/>
        </w:numPr>
        <w:suppressAutoHyphens/>
        <w:autoSpaceDN w:val="0"/>
        <w:spacing w:before="120" w:after="0" w:line="240" w:lineRule="auto"/>
        <w:ind w:right="113"/>
        <w:textAlignment w:val="baseline"/>
        <w:rPr>
          <w:rFonts w:ascii="Ubuntu" w:hAnsi="Ubuntu" w:cs="Arial"/>
          <w:sz w:val="22"/>
        </w:rPr>
      </w:pPr>
      <w:r w:rsidRPr="002C1F3E">
        <w:rPr>
          <w:rFonts w:ascii="Ubuntu" w:hAnsi="Ubuntu" w:cs="Arial"/>
          <w:sz w:val="22"/>
        </w:rPr>
        <w:t>Suderinti su teritorijų kuriose vykdomi darbai savininkais pravažiavimų, praėjimų laikiną uždarymą.</w:t>
      </w:r>
    </w:p>
    <w:p w14:paraId="2EFE80C0" w14:textId="39A12B9B" w:rsidR="007C1435" w:rsidRPr="002C1F3E" w:rsidRDefault="00A56DE5" w:rsidP="00B517F1">
      <w:pPr>
        <w:numPr>
          <w:ilvl w:val="2"/>
          <w:numId w:val="28"/>
        </w:numPr>
        <w:suppressAutoHyphens/>
        <w:autoSpaceDN w:val="0"/>
        <w:spacing w:before="120" w:after="0" w:line="240" w:lineRule="auto"/>
        <w:ind w:right="113"/>
        <w:textAlignment w:val="baseline"/>
        <w:rPr>
          <w:rFonts w:ascii="Ubuntu" w:hAnsi="Ubuntu" w:cs="Arial"/>
          <w:sz w:val="22"/>
        </w:rPr>
      </w:pPr>
      <w:r w:rsidRPr="002C1F3E">
        <w:rPr>
          <w:rFonts w:ascii="Ubuntu" w:hAnsi="Ubuntu" w:cs="Arial"/>
          <w:sz w:val="22"/>
        </w:rPr>
        <w:t xml:space="preserve">Išvežti </w:t>
      </w:r>
      <w:r w:rsidR="00526930" w:rsidRPr="002C1F3E">
        <w:rPr>
          <w:rFonts w:ascii="Ubuntu" w:hAnsi="Ubuntu" w:cs="Arial"/>
          <w:sz w:val="22"/>
        </w:rPr>
        <w:t xml:space="preserve">Darbų vykdymo metu susidariusias </w:t>
      </w:r>
      <w:r w:rsidRPr="002C1F3E">
        <w:rPr>
          <w:rFonts w:ascii="Ubuntu" w:hAnsi="Ubuntu" w:cs="Arial"/>
          <w:sz w:val="22"/>
        </w:rPr>
        <w:t>atliekas savo sąskaita.</w:t>
      </w:r>
    </w:p>
    <w:p w14:paraId="1E077938" w14:textId="3D98740B" w:rsidR="002E0F99" w:rsidRPr="002C1F3E" w:rsidRDefault="00A56DE5" w:rsidP="002E0F99">
      <w:pPr>
        <w:numPr>
          <w:ilvl w:val="2"/>
          <w:numId w:val="28"/>
        </w:numPr>
        <w:suppressAutoHyphens/>
        <w:autoSpaceDN w:val="0"/>
        <w:spacing w:before="120" w:after="0" w:line="240" w:lineRule="auto"/>
        <w:ind w:right="113"/>
        <w:textAlignment w:val="baseline"/>
        <w:rPr>
          <w:rFonts w:ascii="Ubuntu" w:hAnsi="Ubuntu" w:cs="Arial"/>
          <w:sz w:val="22"/>
        </w:rPr>
      </w:pPr>
      <w:r w:rsidRPr="002C1F3E">
        <w:rPr>
          <w:rFonts w:ascii="Ubuntu" w:hAnsi="Ubuntu" w:cs="Arial"/>
          <w:bCs/>
          <w:sz w:val="22"/>
        </w:rPr>
        <w:t>V</w:t>
      </w:r>
      <w:r w:rsidRPr="002C1F3E">
        <w:rPr>
          <w:rFonts w:ascii="Ubuntu" w:hAnsi="Ubuntu" w:cs="Arial"/>
          <w:sz w:val="22"/>
        </w:rPr>
        <w:t>ykdyti visus teisėtus ir neprieštaraujančius Sutarties nuostatoms Užsakovo nurodymus.</w:t>
      </w:r>
    </w:p>
    <w:p w14:paraId="065678A6" w14:textId="77FF73B9" w:rsidR="002E0F99" w:rsidRPr="002C1F3E" w:rsidRDefault="002E0F99" w:rsidP="002E0F99">
      <w:pPr>
        <w:suppressAutoHyphens/>
        <w:autoSpaceDN w:val="0"/>
        <w:spacing w:before="120" w:after="0" w:line="240" w:lineRule="auto"/>
        <w:ind w:right="113"/>
        <w:textAlignment w:val="baseline"/>
        <w:rPr>
          <w:rFonts w:ascii="Ubuntu" w:hAnsi="Ubuntu" w:cs="Arial"/>
          <w:b/>
          <w:bCs/>
          <w:sz w:val="22"/>
        </w:rPr>
      </w:pPr>
      <w:r w:rsidRPr="002C1F3E">
        <w:rPr>
          <w:rFonts w:ascii="Ubuntu" w:hAnsi="Ubuntu" w:cs="Arial"/>
          <w:b/>
          <w:bCs/>
          <w:sz w:val="22"/>
        </w:rPr>
        <w:t xml:space="preserve">4. Subrangovai, specialistai, jų keitimo tvarka </w:t>
      </w:r>
    </w:p>
    <w:p w14:paraId="15F97C0C" w14:textId="19B4861F" w:rsidR="002E0F99" w:rsidRPr="002C1F3E" w:rsidRDefault="002E0F99" w:rsidP="0094523E">
      <w:pPr>
        <w:suppressAutoHyphens/>
        <w:autoSpaceDN w:val="0"/>
        <w:spacing w:before="120" w:after="0" w:line="240" w:lineRule="auto"/>
        <w:ind w:left="567" w:right="113" w:hanging="567"/>
        <w:textAlignment w:val="baseline"/>
        <w:rPr>
          <w:rFonts w:ascii="Ubuntu" w:hAnsi="Ubuntu" w:cs="Arial"/>
          <w:sz w:val="22"/>
        </w:rPr>
      </w:pPr>
      <w:r w:rsidRPr="002C1F3E">
        <w:rPr>
          <w:rFonts w:ascii="Ubuntu" w:hAnsi="Ubuntu" w:cs="Arial"/>
          <w:sz w:val="22"/>
        </w:rPr>
        <w:t xml:space="preserve">4.1. Sutarčiai vykdyti pasitelkiami šie subrangovai, kurių pajėgumais rėmėsi Rangovas: </w:t>
      </w:r>
      <w:r w:rsidR="0044488E">
        <w:rPr>
          <w:rFonts w:ascii="Ubuntu" w:hAnsi="Ubuntu" w:cs="Arial"/>
          <w:sz w:val="22"/>
          <w:vertAlign w:val="subscript"/>
        </w:rPr>
        <w:t>________________________</w:t>
      </w:r>
      <w:r w:rsidRPr="002C1F3E">
        <w:rPr>
          <w:rFonts w:ascii="Ubuntu" w:hAnsi="Ubuntu" w:cs="Arial"/>
          <w:sz w:val="22"/>
        </w:rPr>
        <w:t xml:space="preserve">. </w:t>
      </w:r>
    </w:p>
    <w:p w14:paraId="38CFCEA5" w14:textId="77777777" w:rsidR="002E0F99" w:rsidRPr="002C1F3E" w:rsidRDefault="002E0F99" w:rsidP="0094523E">
      <w:pPr>
        <w:suppressAutoHyphens/>
        <w:autoSpaceDN w:val="0"/>
        <w:spacing w:before="120" w:after="0" w:line="240" w:lineRule="auto"/>
        <w:ind w:left="567" w:right="113" w:hanging="567"/>
        <w:textAlignment w:val="baseline"/>
        <w:rPr>
          <w:rFonts w:ascii="Ubuntu" w:hAnsi="Ubuntu" w:cs="Arial"/>
          <w:sz w:val="22"/>
        </w:rPr>
      </w:pPr>
      <w:r w:rsidRPr="002C1F3E">
        <w:rPr>
          <w:rFonts w:ascii="Ubuntu" w:hAnsi="Ubuntu" w:cs="Arial"/>
          <w:sz w:val="22"/>
        </w:rPr>
        <w:t xml:space="preserve">4.2. Ne vėliau negu Sutartis pradedama vykdyti ir vėliau Sutarties galiojimo metu, Rangovas privalo Užsakovui raštu pranešti tuo metu žinomų ar ketinamų ateityje pasitelkti subrangovų pavadinimus, kontaktinius duomenis ir jų atstovus. Taip pat Rangovas privalo informuoti apie šios informacijos pasikeitimus visu pirkimo sutarties vykdymo metu, taip pat apie naujus subrangovus, kuriuos jis ketina pasitelkti vėliau. </w:t>
      </w:r>
    </w:p>
    <w:p w14:paraId="0AC50D69" w14:textId="087F5A7C" w:rsidR="002E0F99" w:rsidRPr="002C1F3E" w:rsidRDefault="002E0F99" w:rsidP="0094523E">
      <w:pPr>
        <w:suppressAutoHyphens/>
        <w:autoSpaceDN w:val="0"/>
        <w:spacing w:before="120" w:after="0" w:line="240" w:lineRule="auto"/>
        <w:ind w:left="567" w:right="113" w:hanging="567"/>
        <w:textAlignment w:val="baseline"/>
        <w:rPr>
          <w:rFonts w:ascii="Ubuntu" w:hAnsi="Ubuntu" w:cs="Arial"/>
          <w:sz w:val="22"/>
        </w:rPr>
      </w:pPr>
      <w:r w:rsidRPr="002C1F3E">
        <w:rPr>
          <w:rFonts w:ascii="Ubuntu" w:hAnsi="Ubuntu" w:cs="Arial"/>
          <w:sz w:val="22"/>
        </w:rPr>
        <w:t xml:space="preserve">4.3. Sutarties vykdymo metu Rangovas gali keisti Subrangovus arba pasitelkti naujus tik gavus rašytinį Užsakovo sutikimą. </w:t>
      </w:r>
    </w:p>
    <w:p w14:paraId="4FF2858B" w14:textId="775818C7" w:rsidR="002E0F99" w:rsidRPr="002C1F3E" w:rsidRDefault="002E0F99" w:rsidP="0094523E">
      <w:pPr>
        <w:suppressAutoHyphens/>
        <w:autoSpaceDN w:val="0"/>
        <w:spacing w:before="120" w:after="0" w:line="240" w:lineRule="auto"/>
        <w:ind w:left="567" w:right="113" w:hanging="567"/>
        <w:textAlignment w:val="baseline"/>
        <w:rPr>
          <w:rFonts w:ascii="Ubuntu" w:hAnsi="Ubuntu" w:cs="Arial"/>
          <w:sz w:val="22"/>
        </w:rPr>
      </w:pPr>
      <w:r w:rsidRPr="002C1F3E">
        <w:rPr>
          <w:rFonts w:ascii="Ubuntu" w:hAnsi="Ubuntu" w:cs="Arial"/>
          <w:sz w:val="22"/>
        </w:rPr>
        <w:t xml:space="preserve">4.4. Tais atvejais, kai Rangovas keičia Subrangovą, kurio pajėgumais rėmėsi (nurodytas sutarties 4.1 punkte), Užsakovas patikrina, ar nėra Lietuvos Respublikos Viešųjų pirkimų įstatymo 46 straipsnio 1, 3, 4 dalyse nurodytų Subrangovo pašalinimo pagrindų ir ar jis atitinka keliamus kvalifikacijos reikalavimus. Subrangovo, kurio pajėgumais rėmėsi Rangovas, keitimas įforminamas Šalims pasirašant papildomą susitarimą. </w:t>
      </w:r>
    </w:p>
    <w:p w14:paraId="2351E200" w14:textId="05AA7963" w:rsidR="002E0F99" w:rsidRPr="002C1F3E" w:rsidRDefault="002E0F99" w:rsidP="0094523E">
      <w:pPr>
        <w:suppressAutoHyphens/>
        <w:autoSpaceDN w:val="0"/>
        <w:spacing w:before="120" w:after="0" w:line="240" w:lineRule="auto"/>
        <w:ind w:left="567" w:right="113" w:hanging="567"/>
        <w:textAlignment w:val="baseline"/>
        <w:rPr>
          <w:rFonts w:ascii="Ubuntu" w:hAnsi="Ubuntu" w:cs="Arial"/>
          <w:sz w:val="22"/>
        </w:rPr>
      </w:pPr>
      <w:r w:rsidRPr="002C1F3E">
        <w:rPr>
          <w:rFonts w:ascii="Ubuntu" w:hAnsi="Ubuntu" w:cs="Arial"/>
          <w:sz w:val="22"/>
        </w:rPr>
        <w:t>4.5. Tais atvejais, kai Rangovas nesiremia subrangovo pajėgumais, Užsakovas turi teisę patikrinti, ar nėra Lietuvos Respublikos Viešųjų pirkimų įstatymo 46 straipsnyje nurodytų subrangovo pašalinimo pagrindų. Užsakovui priėmus sprendimą tikrinti subrangovų pašalinimo pagrindus, jis apie tai informuoja Rangovą ir nustato 4 darbo dienų terminą (jeigu reikalinga) dokumentų pateikimui. Jeigu subrangovo padėtis atitinka bent vieną Lietuvos Respublikos Viešųjų pirkimų įstatymo 46 straipsnyje nustatytą pašalinimo pagrindą, Užsakovas reikalauja per nustatytą terminą pakeisti minėtą subrangovą kitu, keliamus reikalavimus atitinkančiu subrangovu.</w:t>
      </w:r>
    </w:p>
    <w:p w14:paraId="55317DD0" w14:textId="77777777" w:rsidR="00AB4F28" w:rsidRPr="002C1F3E" w:rsidRDefault="00AB4F28" w:rsidP="00AB4F28">
      <w:pPr>
        <w:pStyle w:val="Pagrindinistekstas"/>
        <w:suppressAutoHyphens/>
        <w:autoSpaceDN w:val="0"/>
        <w:spacing w:after="0" w:line="240" w:lineRule="auto"/>
        <w:ind w:left="567"/>
        <w:textAlignment w:val="baseline"/>
        <w:rPr>
          <w:rFonts w:ascii="Ubuntu" w:hAnsi="Ubuntu" w:cs="Arial"/>
          <w:bCs/>
          <w:sz w:val="22"/>
        </w:rPr>
      </w:pPr>
    </w:p>
    <w:p w14:paraId="66B478BD" w14:textId="77777777" w:rsidR="00A56DE5" w:rsidRPr="002C1F3E" w:rsidRDefault="00A56DE5" w:rsidP="0094523E">
      <w:pPr>
        <w:pStyle w:val="Pagrindinistekstas"/>
        <w:numPr>
          <w:ilvl w:val="0"/>
          <w:numId w:val="31"/>
        </w:numPr>
        <w:suppressAutoHyphens/>
        <w:autoSpaceDN w:val="0"/>
        <w:spacing w:after="0" w:line="240" w:lineRule="auto"/>
        <w:textAlignment w:val="baseline"/>
        <w:rPr>
          <w:rFonts w:ascii="Ubuntu" w:hAnsi="Ubuntu" w:cs="Arial"/>
          <w:b/>
          <w:sz w:val="22"/>
        </w:rPr>
      </w:pPr>
      <w:r w:rsidRPr="002C1F3E">
        <w:rPr>
          <w:rFonts w:ascii="Ubuntu" w:hAnsi="Ubuntu" w:cs="Arial"/>
          <w:b/>
          <w:sz w:val="22"/>
        </w:rPr>
        <w:t>Darbų atlikimas ir perdavimas</w:t>
      </w:r>
      <w:r w:rsidR="003A68F6" w:rsidRPr="002C1F3E">
        <w:rPr>
          <w:rFonts w:ascii="Ubuntu" w:hAnsi="Ubuntu" w:cs="Arial"/>
          <w:b/>
          <w:sz w:val="22"/>
        </w:rPr>
        <w:t>.</w:t>
      </w:r>
    </w:p>
    <w:p w14:paraId="3488E53E" w14:textId="77777777" w:rsidR="00A56DE5" w:rsidRPr="002C1F3E" w:rsidRDefault="00A56DE5" w:rsidP="0094523E">
      <w:pPr>
        <w:pStyle w:val="Pagrindinistekstas"/>
        <w:numPr>
          <w:ilvl w:val="1"/>
          <w:numId w:val="31"/>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Rangovas privalo vykdyti Darbus laikydamasis šios Sutarties, Lietuvos Respublikos įstatymų ir kitų norminių aktų nuostatų. Darbai apima ir reikalingos vykdomosios dokumentacijos įforminimą, jos perdavimą Užsakovui.</w:t>
      </w:r>
    </w:p>
    <w:p w14:paraId="02CF5BA9" w14:textId="6F5228C2" w:rsidR="00A56DE5" w:rsidRPr="002C1F3E" w:rsidRDefault="00A56DE5" w:rsidP="0094523E">
      <w:pPr>
        <w:pStyle w:val="Pagrindinistekstas"/>
        <w:numPr>
          <w:ilvl w:val="1"/>
          <w:numId w:val="31"/>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Rangov</w:t>
      </w:r>
      <w:r w:rsidR="0094523E" w:rsidRPr="002C1F3E">
        <w:rPr>
          <w:rFonts w:ascii="Ubuntu" w:hAnsi="Ubuntu" w:cs="Arial"/>
          <w:sz w:val="22"/>
        </w:rPr>
        <w:t>a</w:t>
      </w:r>
      <w:r w:rsidRPr="002C1F3E">
        <w:rPr>
          <w:rFonts w:ascii="Ubuntu" w:hAnsi="Ubuntu" w:cs="Arial"/>
          <w:sz w:val="22"/>
        </w:rPr>
        <w:t>s privalo visus Darbus, kurie bus paslėpti kitais darbais ir konstrukcijomis (vadinamuosius „paslėptus darbus“), pateikti Užsakovo priėmimui, įspėjęs jį apie tai mažiausiai prieš vieną darbo dieną, bei įforminti paslėptų darbų aktą.</w:t>
      </w:r>
    </w:p>
    <w:p w14:paraId="67FC1797" w14:textId="1E27E257" w:rsidR="00A56DE5" w:rsidRPr="002C1F3E" w:rsidRDefault="00A56DE5" w:rsidP="0094523E">
      <w:pPr>
        <w:pStyle w:val="Pagrindinistekstas"/>
        <w:numPr>
          <w:ilvl w:val="1"/>
          <w:numId w:val="31"/>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Rangov</w:t>
      </w:r>
      <w:r w:rsidR="0094523E" w:rsidRPr="002C1F3E">
        <w:rPr>
          <w:rFonts w:ascii="Ubuntu" w:hAnsi="Ubuntu" w:cs="Arial"/>
          <w:sz w:val="22"/>
        </w:rPr>
        <w:t>a</w:t>
      </w:r>
      <w:r w:rsidRPr="002C1F3E">
        <w:rPr>
          <w:rFonts w:ascii="Ubuntu" w:hAnsi="Ubuntu" w:cs="Arial"/>
          <w:sz w:val="22"/>
        </w:rPr>
        <w:t>s pilnai atsako už saugų darbų vykdymą.</w:t>
      </w:r>
    </w:p>
    <w:p w14:paraId="4D21FAB6" w14:textId="0637090D" w:rsidR="00A56DE5" w:rsidRPr="002C1F3E" w:rsidRDefault="00A56DE5" w:rsidP="0094523E">
      <w:pPr>
        <w:pStyle w:val="Pagrindinistekstas"/>
        <w:numPr>
          <w:ilvl w:val="1"/>
          <w:numId w:val="31"/>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 xml:space="preserve">Darbai </w:t>
      </w:r>
      <w:r w:rsidR="0094523E" w:rsidRPr="002C1F3E">
        <w:rPr>
          <w:rFonts w:ascii="Ubuntu" w:hAnsi="Ubuntu" w:cs="Arial"/>
          <w:sz w:val="22"/>
        </w:rPr>
        <w:t>l</w:t>
      </w:r>
      <w:r w:rsidRPr="002C1F3E">
        <w:rPr>
          <w:rFonts w:ascii="Ubuntu" w:hAnsi="Ubuntu" w:cs="Arial"/>
          <w:sz w:val="22"/>
        </w:rPr>
        <w:t>aikomi baigtais, kai Rangovas darbų perdavimo-priėmimo aktu perduoda Darbus, o Užsakovas juos priima. Galutinis Darbų perdavimas ir priėmimas atliekamas pilnai užbaigus darbus ir Sutartimi bei teisės aktų nustatyta tvarka perdavus techninę dokumentaciją. Rangovas praneša Užsakovui raštu apie pasirengimą galutinai perduoti Darbus. Užsakovas organizuoja galutinį darbų priėmimą ne vėliau kaip per 7 dienas nuo Rangovo pranešimo gavimo dienos ir per sekančias 7 dienas pasirašo perdavimo ir priėmimo aktą arba tuo pačiu terminu pareiškia raštu Sutarties nuostatomis pagrįstas pretenzijas.</w:t>
      </w:r>
    </w:p>
    <w:p w14:paraId="2B9BF674" w14:textId="77777777" w:rsidR="003A68F6" w:rsidRPr="002C1F3E" w:rsidRDefault="003A68F6" w:rsidP="003A68F6">
      <w:pPr>
        <w:pStyle w:val="Pagrindinistekstas"/>
        <w:suppressAutoHyphens/>
        <w:autoSpaceDN w:val="0"/>
        <w:spacing w:before="120" w:after="0" w:line="240" w:lineRule="auto"/>
        <w:ind w:left="567"/>
        <w:textAlignment w:val="baseline"/>
        <w:rPr>
          <w:rFonts w:ascii="Ubuntu" w:hAnsi="Ubuntu" w:cs="Arial"/>
          <w:b/>
          <w:sz w:val="22"/>
        </w:rPr>
      </w:pPr>
    </w:p>
    <w:p w14:paraId="194A8DEB" w14:textId="32902ECE" w:rsidR="00A56DE5" w:rsidRPr="002C1F3E" w:rsidRDefault="00A56DE5" w:rsidP="0094523E">
      <w:pPr>
        <w:pStyle w:val="Pagrindinistekstas"/>
        <w:numPr>
          <w:ilvl w:val="0"/>
          <w:numId w:val="31"/>
        </w:numPr>
        <w:suppressAutoHyphens/>
        <w:autoSpaceDN w:val="0"/>
        <w:spacing w:after="0" w:line="240" w:lineRule="auto"/>
        <w:textAlignment w:val="baseline"/>
        <w:rPr>
          <w:rFonts w:ascii="Ubuntu" w:hAnsi="Ubuntu" w:cs="Arial"/>
          <w:b/>
          <w:sz w:val="22"/>
        </w:rPr>
      </w:pPr>
      <w:r w:rsidRPr="002C1F3E">
        <w:rPr>
          <w:rFonts w:ascii="Ubuntu" w:hAnsi="Ubuntu" w:cs="Arial"/>
          <w:b/>
          <w:sz w:val="22"/>
        </w:rPr>
        <w:t>Sutarties Darbų atlikimo,  perdavimo, apmokėjimo terminai</w:t>
      </w:r>
      <w:r w:rsidR="003A68F6" w:rsidRPr="002C1F3E">
        <w:rPr>
          <w:rFonts w:ascii="Ubuntu" w:hAnsi="Ubuntu" w:cs="Arial"/>
          <w:b/>
          <w:sz w:val="22"/>
        </w:rPr>
        <w:t>.</w:t>
      </w:r>
    </w:p>
    <w:p w14:paraId="5C157EF9" w14:textId="7479E0C1" w:rsidR="00D87087" w:rsidRPr="00511FBC" w:rsidRDefault="00D87087" w:rsidP="0094523E">
      <w:pPr>
        <w:pStyle w:val="Pagrindinistekstas"/>
        <w:numPr>
          <w:ilvl w:val="1"/>
          <w:numId w:val="31"/>
        </w:numPr>
        <w:suppressAutoHyphens/>
        <w:autoSpaceDN w:val="0"/>
        <w:spacing w:before="120" w:after="0" w:line="240" w:lineRule="auto"/>
        <w:textAlignment w:val="baseline"/>
        <w:rPr>
          <w:rFonts w:ascii="Ubuntu" w:hAnsi="Ubuntu" w:cs="Arial"/>
          <w:b/>
          <w:sz w:val="22"/>
        </w:rPr>
      </w:pPr>
      <w:r w:rsidRPr="00511FBC">
        <w:rPr>
          <w:rFonts w:ascii="Ubuntu" w:eastAsia="Times New Roman" w:hAnsi="Ubuntu" w:cs="Arial"/>
          <w:sz w:val="22"/>
          <w:lang w:eastAsia="da-DK"/>
        </w:rPr>
        <w:t xml:space="preserve">Rangovas Darbus atlieka </w:t>
      </w:r>
      <w:r w:rsidR="002A4C82" w:rsidRPr="00511FBC">
        <w:rPr>
          <w:rFonts w:ascii="Ubuntu" w:hAnsi="Ubuntu" w:cs="Arial"/>
          <w:sz w:val="22"/>
          <w:lang w:eastAsia="da-DK"/>
        </w:rPr>
        <w:t xml:space="preserve">ne </w:t>
      </w:r>
      <w:r w:rsidR="0082653B">
        <w:rPr>
          <w:rFonts w:ascii="Ubuntu" w:hAnsi="Ubuntu" w:cs="Arial"/>
          <w:sz w:val="22"/>
          <w:lang w:eastAsia="da-DK"/>
        </w:rPr>
        <w:t>trumpiau</w:t>
      </w:r>
      <w:r w:rsidR="00511FBC">
        <w:rPr>
          <w:rFonts w:ascii="Ubuntu" w:hAnsi="Ubuntu" w:cs="Arial"/>
          <w:sz w:val="22"/>
          <w:lang w:eastAsia="da-DK"/>
        </w:rPr>
        <w:t xml:space="preserve"> kaip per 10 (dešimt) darbo dienų</w:t>
      </w:r>
      <w:r w:rsidRPr="00511FBC">
        <w:rPr>
          <w:rFonts w:ascii="Ubuntu" w:hAnsi="Ubuntu" w:cs="Arial"/>
          <w:sz w:val="22"/>
          <w:lang w:eastAsia="da-DK"/>
        </w:rPr>
        <w:t>.</w:t>
      </w:r>
      <w:r w:rsidR="002A4C82" w:rsidRPr="00511FBC">
        <w:rPr>
          <w:rFonts w:ascii="Ubuntu" w:hAnsi="Ubuntu" w:cs="Arial"/>
          <w:sz w:val="22"/>
          <w:lang w:eastAsia="da-DK"/>
        </w:rPr>
        <w:t xml:space="preserve"> </w:t>
      </w:r>
    </w:p>
    <w:p w14:paraId="63E88F35" w14:textId="3FB50E6B" w:rsidR="00A56DE5" w:rsidRPr="002C1F3E" w:rsidRDefault="00A56DE5" w:rsidP="0094523E">
      <w:pPr>
        <w:pStyle w:val="Pagrindinistekstas"/>
        <w:numPr>
          <w:ilvl w:val="1"/>
          <w:numId w:val="31"/>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lastRenderedPageBreak/>
        <w:t xml:space="preserve">Pastebėtų Darbų trūkumų ar defektų šalinimas neprailgina Sutarties </w:t>
      </w:r>
      <w:r w:rsidR="00F33937" w:rsidRPr="002C1F3E">
        <w:rPr>
          <w:rFonts w:ascii="Ubuntu" w:hAnsi="Ubuntu" w:cs="Arial"/>
          <w:sz w:val="22"/>
        </w:rPr>
        <w:t>6</w:t>
      </w:r>
      <w:r w:rsidRPr="002C1F3E">
        <w:rPr>
          <w:rFonts w:ascii="Ubuntu" w:hAnsi="Ubuntu" w:cs="Arial"/>
          <w:sz w:val="22"/>
        </w:rPr>
        <w:t>.1 punkte nustatyto galutinio darbų termino. Visas pretenzijas Užsakovas pareiškia vienu metu Darbų priėmimo ir perdavimo momentu, o jeigu jis to nepadaro, tai vėlesnis Užsakovo papildomų pretenzijų pareiškimas dėl akivaizdžių Darbų trūkumų negali būti priežastis, kuria remiantis Užsakovas gali atsisakyti priimti darbus ir (ar) už juos nemokėti.</w:t>
      </w:r>
    </w:p>
    <w:p w14:paraId="710C4723" w14:textId="6903D455" w:rsidR="00D87087" w:rsidRPr="002C1F3E" w:rsidRDefault="00D87087" w:rsidP="00D87087">
      <w:pPr>
        <w:pStyle w:val="Sraopastraipa"/>
        <w:numPr>
          <w:ilvl w:val="1"/>
          <w:numId w:val="31"/>
        </w:numPr>
        <w:tabs>
          <w:tab w:val="left" w:pos="-3042"/>
          <w:tab w:val="left" w:pos="-2835"/>
        </w:tabs>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F11F875" w14:textId="15ECB100" w:rsidR="00D87087" w:rsidRPr="002C1F3E" w:rsidRDefault="00D87087" w:rsidP="00D87087">
      <w:pPr>
        <w:pStyle w:val="Sraopastraipa"/>
        <w:numPr>
          <w:ilvl w:val="1"/>
          <w:numId w:val="31"/>
        </w:numPr>
        <w:tabs>
          <w:tab w:val="left" w:pos="-3042"/>
          <w:tab w:val="left" w:pos="-2835"/>
        </w:tabs>
        <w:suppressAutoHyphens/>
        <w:autoSpaceDN w:val="0"/>
        <w:spacing w:before="120" w:after="0" w:line="240" w:lineRule="auto"/>
        <w:textAlignment w:val="baseline"/>
        <w:rPr>
          <w:rFonts w:ascii="Ubuntu" w:hAnsi="Ubuntu" w:cs="Arial"/>
          <w:sz w:val="22"/>
        </w:rPr>
      </w:pPr>
      <w:r w:rsidRPr="002C1F3E">
        <w:rPr>
          <w:rFonts w:ascii="Ubuntu" w:hAnsi="Ubuntu" w:cs="Arial"/>
          <w:sz w:val="22"/>
        </w:rPr>
        <w:t>Aplinkybės, dėl kurių gali būti stabdomi Darbai, yra:</w:t>
      </w:r>
    </w:p>
    <w:p w14:paraId="6F758C2C" w14:textId="580E17C0" w:rsidR="00D87087" w:rsidRPr="002C1F3E" w:rsidRDefault="00D87087" w:rsidP="00D87087">
      <w:pPr>
        <w:pStyle w:val="Sraopastraipa"/>
        <w:tabs>
          <w:tab w:val="left" w:pos="-3042"/>
          <w:tab w:val="left" w:pos="-2835"/>
        </w:tabs>
        <w:suppressAutoHyphens/>
        <w:autoSpaceDN w:val="0"/>
        <w:spacing w:before="120" w:after="0" w:line="240" w:lineRule="auto"/>
        <w:ind w:left="567" w:firstLine="709"/>
        <w:textAlignment w:val="baseline"/>
        <w:rPr>
          <w:rFonts w:ascii="Ubuntu" w:hAnsi="Ubuntu" w:cs="Arial"/>
          <w:sz w:val="22"/>
        </w:rPr>
      </w:pPr>
      <w:r w:rsidRPr="002C1F3E">
        <w:rPr>
          <w:rFonts w:ascii="Ubuntu" w:hAnsi="Ubuntu" w:cs="Arial"/>
          <w:sz w:val="22"/>
        </w:rPr>
        <w:t>6.4.1.vėluojama perduoti Darbų vykdymo vietą ar jos dalį;</w:t>
      </w:r>
    </w:p>
    <w:p w14:paraId="0B8F74F1" w14:textId="332E0393" w:rsidR="00D87087" w:rsidRPr="002C1F3E" w:rsidRDefault="00D87087" w:rsidP="00D87087">
      <w:pPr>
        <w:pStyle w:val="Sraopastraipa"/>
        <w:tabs>
          <w:tab w:val="left" w:pos="-3042"/>
          <w:tab w:val="left" w:pos="-2835"/>
        </w:tabs>
        <w:suppressAutoHyphens/>
        <w:autoSpaceDN w:val="0"/>
        <w:spacing w:before="120" w:after="0" w:line="240" w:lineRule="auto"/>
        <w:ind w:left="567" w:firstLine="709"/>
        <w:textAlignment w:val="baseline"/>
        <w:rPr>
          <w:rFonts w:ascii="Ubuntu" w:hAnsi="Ubuntu" w:cs="Arial"/>
          <w:sz w:val="22"/>
        </w:rPr>
      </w:pPr>
      <w:r w:rsidRPr="002C1F3E">
        <w:rPr>
          <w:rFonts w:ascii="Ubuntu" w:hAnsi="Ubuntu" w:cs="Arial"/>
          <w:sz w:val="22"/>
        </w:rPr>
        <w:t>6.4.2.trečiųjų šalių įtaka, kurios nebuvo įmanoma numatyti;</w:t>
      </w:r>
    </w:p>
    <w:p w14:paraId="1985E5E5" w14:textId="27064258" w:rsidR="00D87087" w:rsidRPr="002C1F3E" w:rsidRDefault="00D87087" w:rsidP="00D87087">
      <w:pPr>
        <w:pStyle w:val="Sraopastraipa"/>
        <w:tabs>
          <w:tab w:val="left" w:pos="-3042"/>
          <w:tab w:val="left" w:pos="-2835"/>
        </w:tabs>
        <w:suppressAutoHyphens/>
        <w:autoSpaceDN w:val="0"/>
        <w:spacing w:before="120" w:after="0" w:line="240" w:lineRule="auto"/>
        <w:ind w:left="567" w:firstLine="709"/>
        <w:textAlignment w:val="baseline"/>
        <w:rPr>
          <w:rFonts w:ascii="Ubuntu" w:hAnsi="Ubuntu" w:cs="Arial"/>
          <w:sz w:val="22"/>
        </w:rPr>
      </w:pPr>
      <w:r w:rsidRPr="002C1F3E">
        <w:rPr>
          <w:rFonts w:ascii="Ubuntu" w:hAnsi="Ubuntu" w:cs="Arial"/>
          <w:sz w:val="22"/>
        </w:rPr>
        <w:t>6.4.3.būtinas papildomas laikas įvykdyti papildomų darbų viešąjį pirkimą;</w:t>
      </w:r>
    </w:p>
    <w:p w14:paraId="40D13957" w14:textId="195DD791" w:rsidR="00D87087" w:rsidRPr="002C1F3E" w:rsidRDefault="00D87087" w:rsidP="00D87087">
      <w:pPr>
        <w:pStyle w:val="Sraopastraipa"/>
        <w:tabs>
          <w:tab w:val="left" w:pos="-3042"/>
          <w:tab w:val="left" w:pos="-2835"/>
        </w:tabs>
        <w:suppressAutoHyphens/>
        <w:autoSpaceDN w:val="0"/>
        <w:spacing w:before="120" w:after="0" w:line="240" w:lineRule="auto"/>
        <w:ind w:left="567" w:firstLine="709"/>
        <w:textAlignment w:val="baseline"/>
        <w:rPr>
          <w:rFonts w:ascii="Ubuntu" w:hAnsi="Ubuntu" w:cs="Arial"/>
          <w:sz w:val="22"/>
        </w:rPr>
      </w:pPr>
      <w:r w:rsidRPr="002C1F3E">
        <w:rPr>
          <w:rFonts w:ascii="Ubuntu" w:hAnsi="Ubuntu" w:cs="Arial"/>
          <w:sz w:val="22"/>
        </w:rPr>
        <w:t>6.4.4.fizinės kliūtys arba kitos nei klimatinės fizinės sąlygos, su kuriomis susidurta vykdant Darbus ir tų kliūčių ar sąlygų Rangovas nebūtų galėjęs pagrįstai numatyti;</w:t>
      </w:r>
    </w:p>
    <w:p w14:paraId="35918C75" w14:textId="3F2A9757" w:rsidR="00D87087" w:rsidRPr="002C1F3E" w:rsidRDefault="00D87087" w:rsidP="00D87087">
      <w:pPr>
        <w:pStyle w:val="Sraopastraipa"/>
        <w:tabs>
          <w:tab w:val="left" w:pos="-3042"/>
          <w:tab w:val="left" w:pos="-2835"/>
        </w:tabs>
        <w:suppressAutoHyphens/>
        <w:autoSpaceDN w:val="0"/>
        <w:spacing w:before="120" w:after="0" w:line="240" w:lineRule="auto"/>
        <w:ind w:left="567" w:firstLine="709"/>
        <w:textAlignment w:val="baseline"/>
        <w:rPr>
          <w:rFonts w:ascii="Ubuntu" w:hAnsi="Ubuntu" w:cs="Arial"/>
          <w:sz w:val="22"/>
        </w:rPr>
      </w:pPr>
      <w:r w:rsidRPr="002C1F3E">
        <w:rPr>
          <w:rFonts w:ascii="Ubuntu" w:hAnsi="Ubuntu" w:cs="Arial"/>
          <w:sz w:val="22"/>
        </w:rPr>
        <w:t xml:space="preserve">6.4.5.bet koks uždelsimas ar sutrikimas dėl Sutarties pakeitimo; </w:t>
      </w:r>
    </w:p>
    <w:p w14:paraId="2BC633C8" w14:textId="0CC18951" w:rsidR="00D87087" w:rsidRPr="002C1F3E" w:rsidRDefault="00D87087" w:rsidP="00D87087">
      <w:pPr>
        <w:pStyle w:val="Sraopastraipa"/>
        <w:tabs>
          <w:tab w:val="left" w:pos="-3042"/>
          <w:tab w:val="left" w:pos="-2835"/>
        </w:tabs>
        <w:suppressAutoHyphens/>
        <w:autoSpaceDN w:val="0"/>
        <w:spacing w:before="120" w:after="0" w:line="240" w:lineRule="auto"/>
        <w:ind w:left="567" w:firstLine="709"/>
        <w:textAlignment w:val="baseline"/>
        <w:rPr>
          <w:rFonts w:ascii="Ubuntu" w:hAnsi="Ubuntu" w:cs="Arial"/>
          <w:sz w:val="22"/>
        </w:rPr>
      </w:pPr>
      <w:r w:rsidRPr="002C1F3E">
        <w:rPr>
          <w:rFonts w:ascii="Ubuntu" w:hAnsi="Ubuntu" w:cs="Arial"/>
          <w:sz w:val="22"/>
        </w:rPr>
        <w:t xml:space="preserve">6.4.6.kitos aplinkybės, kurios nebuvo žinomos pirkimo vykdymo metu ir su kuriomis susidurtų bet kuris Rangovas. </w:t>
      </w:r>
    </w:p>
    <w:p w14:paraId="6DBD39E0" w14:textId="4581E07B" w:rsidR="00D87087" w:rsidRPr="002C1F3E" w:rsidRDefault="00D87087" w:rsidP="00D87087">
      <w:pPr>
        <w:pStyle w:val="Sraopastraipa"/>
        <w:numPr>
          <w:ilvl w:val="1"/>
          <w:numId w:val="31"/>
        </w:numPr>
        <w:tabs>
          <w:tab w:val="left" w:pos="-3042"/>
          <w:tab w:val="left" w:pos="-2835"/>
        </w:tabs>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0F622563" w14:textId="407C07AC" w:rsidR="00D87087" w:rsidRPr="002C1F3E" w:rsidRDefault="00D87087" w:rsidP="00D87087">
      <w:pPr>
        <w:pStyle w:val="Sraopastraipa"/>
        <w:numPr>
          <w:ilvl w:val="1"/>
          <w:numId w:val="31"/>
        </w:numPr>
        <w:tabs>
          <w:tab w:val="left" w:pos="-3042"/>
          <w:tab w:val="left" w:pos="-2835"/>
        </w:tabs>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 Jei Užsakovas sustabdo Darbų atlikimą, Rangovas turi teisę reikalauti Darbų atlikimo terminą pratęsti laikui, kuriam darbai buvo sustabdyti. Prie pranešimo apie Darbų stabdymą būtina pridėti dokumentus, kurie įrodo Darbų stabdymo pradžios datą, Darbų atnaujinimo datą ir Darbų ar jų dalies stabdymo pagrindimą. </w:t>
      </w:r>
    </w:p>
    <w:p w14:paraId="3E22AC6B" w14:textId="77777777" w:rsidR="00D87087" w:rsidRPr="002C1F3E" w:rsidRDefault="00D87087" w:rsidP="00D87087">
      <w:pPr>
        <w:pStyle w:val="Sraopastraipa"/>
        <w:numPr>
          <w:ilvl w:val="1"/>
          <w:numId w:val="31"/>
        </w:numPr>
        <w:tabs>
          <w:tab w:val="left" w:pos="-3042"/>
          <w:tab w:val="left" w:pos="-2835"/>
        </w:tabs>
        <w:suppressAutoHyphens/>
        <w:autoSpaceDN w:val="0"/>
        <w:spacing w:before="120" w:after="0" w:line="240" w:lineRule="auto"/>
        <w:textAlignment w:val="baseline"/>
        <w:rPr>
          <w:rFonts w:ascii="Ubuntu" w:hAnsi="Ubuntu" w:cs="Arial"/>
          <w:sz w:val="22"/>
        </w:rPr>
      </w:pPr>
      <w:r w:rsidRPr="002C1F3E">
        <w:rPr>
          <w:rFonts w:ascii="Ubuntu" w:hAnsi="Ubuntu" w:cs="Arial"/>
          <w:sz w:val="22"/>
        </w:rPr>
        <w:t>Darbų sustabdymo metu visus Darbus arba tą jų dalį Rangovas privalo prižiūrėti, sandėliuoti, saugoti nuo sugadinimo, praradimo arba žalos.</w:t>
      </w:r>
    </w:p>
    <w:p w14:paraId="757291C2" w14:textId="77777777" w:rsidR="00D87087" w:rsidRPr="002C1F3E" w:rsidRDefault="00D87087" w:rsidP="00D87087">
      <w:pPr>
        <w:pStyle w:val="Sraopastraipa"/>
        <w:tabs>
          <w:tab w:val="left" w:pos="-3042"/>
          <w:tab w:val="left" w:pos="-2835"/>
        </w:tabs>
        <w:suppressAutoHyphens/>
        <w:autoSpaceDN w:val="0"/>
        <w:spacing w:before="120" w:after="0" w:line="240" w:lineRule="auto"/>
        <w:ind w:left="567"/>
        <w:textAlignment w:val="baseline"/>
        <w:rPr>
          <w:rFonts w:ascii="Ubuntu" w:hAnsi="Ubuntu" w:cs="Arial"/>
          <w:sz w:val="22"/>
        </w:rPr>
      </w:pPr>
    </w:p>
    <w:p w14:paraId="6919CC00" w14:textId="533D65AD" w:rsidR="002919F5" w:rsidRPr="002C1F3E" w:rsidRDefault="00A56DE5" w:rsidP="00D87087">
      <w:pPr>
        <w:pStyle w:val="Sraopastraipa"/>
        <w:numPr>
          <w:ilvl w:val="1"/>
          <w:numId w:val="31"/>
        </w:numPr>
        <w:tabs>
          <w:tab w:val="left" w:pos="-3042"/>
          <w:tab w:val="left" w:pos="-2835"/>
        </w:tabs>
        <w:suppressAutoHyphens/>
        <w:autoSpaceDN w:val="0"/>
        <w:spacing w:before="120" w:after="0" w:line="240" w:lineRule="auto"/>
        <w:textAlignment w:val="baseline"/>
        <w:rPr>
          <w:rFonts w:ascii="Ubuntu" w:hAnsi="Ubuntu" w:cs="Arial"/>
          <w:sz w:val="22"/>
        </w:rPr>
      </w:pPr>
      <w:r w:rsidRPr="002C1F3E">
        <w:rPr>
          <w:rFonts w:ascii="Ubuntu" w:hAnsi="Ubuntu" w:cs="Arial"/>
          <w:sz w:val="22"/>
        </w:rPr>
        <w:t>Rangovas turi teisę užbaigti Darbus anksčiau sutarto termino.</w:t>
      </w:r>
    </w:p>
    <w:p w14:paraId="2B307094" w14:textId="4A819ABB" w:rsidR="002919F5" w:rsidRPr="002C1F3E" w:rsidRDefault="002919F5" w:rsidP="0094523E">
      <w:pPr>
        <w:numPr>
          <w:ilvl w:val="1"/>
          <w:numId w:val="31"/>
        </w:numPr>
        <w:tabs>
          <w:tab w:val="left" w:pos="-3042"/>
          <w:tab w:val="left" w:pos="-2835"/>
        </w:tabs>
        <w:suppressAutoHyphens/>
        <w:autoSpaceDN w:val="0"/>
        <w:spacing w:before="120" w:after="0" w:line="240" w:lineRule="auto"/>
        <w:textAlignment w:val="baseline"/>
        <w:rPr>
          <w:rFonts w:ascii="Ubuntu" w:hAnsi="Ubuntu" w:cs="Arial"/>
          <w:sz w:val="22"/>
        </w:rPr>
      </w:pPr>
      <w:r w:rsidRPr="002C1F3E">
        <w:rPr>
          <w:rFonts w:ascii="Ubuntu" w:hAnsi="Ubuntu" w:cs="Arial"/>
          <w:sz w:val="22"/>
        </w:rPr>
        <w:t>Darbai laikomi baigtais, kai Rangovas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ir/arba tuo pačiu terminu grąžinti nepasirašytus Darbų aktus nurodydamas jų nepriėmimo pastabas / nustatytus defektus. Galutinis Darbų perdavimas ir priėmimas atliekamas pilnai užbaigus darbus ir Sutartimi bei teisės aktų nustatyta tvarka perdavus techninę - išpildomąją dokumentaciją ir kt. reikalingus dokumentus</w:t>
      </w:r>
    </w:p>
    <w:p w14:paraId="769C3FC7" w14:textId="5BDF941B"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Apmokėjimas atliekamas Užsakovui pasirašius Darbų perdavimo-priėmimo aktą, pagal Rangovo pateiktą sąskaitą, per </w:t>
      </w:r>
      <w:r w:rsidR="00F706A6" w:rsidRPr="002C1F3E">
        <w:rPr>
          <w:rFonts w:ascii="Ubuntu" w:hAnsi="Ubuntu" w:cs="Arial"/>
          <w:sz w:val="22"/>
        </w:rPr>
        <w:t>14</w:t>
      </w:r>
      <w:r w:rsidRPr="002C1F3E">
        <w:rPr>
          <w:rFonts w:ascii="Ubuntu" w:hAnsi="Ubuntu" w:cs="Arial"/>
          <w:sz w:val="22"/>
        </w:rPr>
        <w:t xml:space="preserve"> dien</w:t>
      </w:r>
      <w:r w:rsidR="00F706A6" w:rsidRPr="002C1F3E">
        <w:rPr>
          <w:rFonts w:ascii="Ubuntu" w:hAnsi="Ubuntu" w:cs="Arial"/>
          <w:sz w:val="22"/>
        </w:rPr>
        <w:t>ų</w:t>
      </w:r>
      <w:r w:rsidRPr="002C1F3E">
        <w:rPr>
          <w:rFonts w:ascii="Ubuntu" w:hAnsi="Ubuntu" w:cs="Arial"/>
          <w:sz w:val="22"/>
        </w:rPr>
        <w:t xml:space="preserve"> po </w:t>
      </w:r>
      <w:r w:rsidR="00A73A0F" w:rsidRPr="002C1F3E">
        <w:rPr>
          <w:rFonts w:ascii="Ubuntu" w:hAnsi="Ubuntu" w:cs="Arial"/>
          <w:sz w:val="22"/>
        </w:rPr>
        <w:t>sąskaitos gavimo</w:t>
      </w:r>
      <w:r w:rsidRPr="002C1F3E">
        <w:rPr>
          <w:rFonts w:ascii="Ubuntu" w:hAnsi="Ubuntu" w:cs="Arial"/>
          <w:sz w:val="22"/>
        </w:rPr>
        <w:t xml:space="preserve"> dienos. </w:t>
      </w:r>
    </w:p>
    <w:p w14:paraId="6347B558" w14:textId="4EAC25A0"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PVM sąskaitos faktūros, sąskaitos faktūros teikiamos naudojantis informacinės sistemos „</w:t>
      </w:r>
      <w:r w:rsidR="00262CD0">
        <w:rPr>
          <w:rFonts w:ascii="Ubuntu" w:hAnsi="Ubuntu" w:cs="Arial"/>
          <w:sz w:val="22"/>
        </w:rPr>
        <w:t>SABIS</w:t>
      </w:r>
      <w:r w:rsidRPr="002C1F3E">
        <w:rPr>
          <w:rFonts w:ascii="Ubuntu" w:hAnsi="Ubuntu" w:cs="Arial"/>
          <w:sz w:val="22"/>
        </w:rPr>
        <w:t>“ priemonėmis.</w:t>
      </w:r>
    </w:p>
    <w:p w14:paraId="5104DB24" w14:textId="77777777" w:rsidR="00A56DE5" w:rsidRPr="002C1F3E" w:rsidRDefault="00A56DE5" w:rsidP="00A56DE5">
      <w:pPr>
        <w:pStyle w:val="Pagrindinistekstas"/>
        <w:spacing w:before="120"/>
        <w:rPr>
          <w:rFonts w:ascii="Ubuntu" w:hAnsi="Ubuntu" w:cs="Arial"/>
          <w:b/>
          <w:sz w:val="22"/>
        </w:rPr>
      </w:pPr>
    </w:p>
    <w:p w14:paraId="4257DCAE" w14:textId="77777777" w:rsidR="00A56DE5" w:rsidRPr="002C1F3E" w:rsidRDefault="00A56DE5" w:rsidP="0094523E">
      <w:pPr>
        <w:numPr>
          <w:ilvl w:val="0"/>
          <w:numId w:val="31"/>
        </w:numPr>
        <w:suppressAutoHyphens/>
        <w:autoSpaceDN w:val="0"/>
        <w:spacing w:after="0" w:line="240" w:lineRule="auto"/>
        <w:textAlignment w:val="baseline"/>
        <w:rPr>
          <w:rFonts w:ascii="Ubuntu" w:hAnsi="Ubuntu" w:cs="Arial"/>
          <w:b/>
          <w:bCs/>
          <w:sz w:val="22"/>
        </w:rPr>
      </w:pPr>
      <w:r w:rsidRPr="002C1F3E">
        <w:rPr>
          <w:rFonts w:ascii="Ubuntu" w:hAnsi="Ubuntu" w:cs="Arial"/>
          <w:b/>
          <w:bCs/>
          <w:sz w:val="22"/>
        </w:rPr>
        <w:t>Šalių patvirtinimai</w:t>
      </w:r>
      <w:r w:rsidR="003A68F6" w:rsidRPr="002C1F3E">
        <w:rPr>
          <w:rFonts w:ascii="Ubuntu" w:hAnsi="Ubuntu" w:cs="Arial"/>
          <w:b/>
          <w:bCs/>
          <w:sz w:val="22"/>
        </w:rPr>
        <w:t>.</w:t>
      </w:r>
    </w:p>
    <w:p w14:paraId="3FB9C891" w14:textId="77777777"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Rangovas patvirtina, kad tiek jis, tiek jo paskirtas </w:t>
      </w:r>
      <w:r w:rsidR="00F706A6" w:rsidRPr="002C1F3E">
        <w:rPr>
          <w:rFonts w:ascii="Ubuntu" w:hAnsi="Ubuntu" w:cs="Arial"/>
          <w:sz w:val="22"/>
        </w:rPr>
        <w:t xml:space="preserve">Sutartį </w:t>
      </w:r>
      <w:r w:rsidRPr="002C1F3E">
        <w:rPr>
          <w:rFonts w:ascii="Ubuntu" w:hAnsi="Ubuntu" w:cs="Arial"/>
          <w:sz w:val="22"/>
        </w:rPr>
        <w:t xml:space="preserve">pasirašyti ir (ar) vykdyti atstovas turi teisę sudaryti šią </w:t>
      </w:r>
      <w:r w:rsidR="00F706A6" w:rsidRPr="002C1F3E">
        <w:rPr>
          <w:rFonts w:ascii="Ubuntu" w:hAnsi="Ubuntu" w:cs="Arial"/>
          <w:sz w:val="22"/>
        </w:rPr>
        <w:t>Sutartį</w:t>
      </w:r>
      <w:r w:rsidRPr="002C1F3E">
        <w:rPr>
          <w:rFonts w:ascii="Ubuntu" w:hAnsi="Ubuntu" w:cs="Arial"/>
          <w:sz w:val="22"/>
        </w:rPr>
        <w:t xml:space="preserve">, o taip pat vykdyti visus šioje </w:t>
      </w:r>
      <w:r w:rsidR="00F706A6" w:rsidRPr="002C1F3E">
        <w:rPr>
          <w:rFonts w:ascii="Ubuntu" w:hAnsi="Ubuntu" w:cs="Arial"/>
          <w:sz w:val="22"/>
        </w:rPr>
        <w:t xml:space="preserve">Sutartyje </w:t>
      </w:r>
      <w:r w:rsidRPr="002C1F3E">
        <w:rPr>
          <w:rFonts w:ascii="Ubuntu" w:hAnsi="Ubuntu" w:cs="Arial"/>
          <w:sz w:val="22"/>
        </w:rPr>
        <w:t>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55035D8" w14:textId="77777777"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lastRenderedPageBreak/>
        <w:t xml:space="preserve">Užsakovas patvirtina, kad tiek jis, tiek jo paskirtas </w:t>
      </w:r>
      <w:r w:rsidR="00F706A6" w:rsidRPr="002C1F3E">
        <w:rPr>
          <w:rFonts w:ascii="Ubuntu" w:hAnsi="Ubuntu" w:cs="Arial"/>
          <w:sz w:val="22"/>
        </w:rPr>
        <w:t xml:space="preserve">Sutartį </w:t>
      </w:r>
      <w:r w:rsidRPr="002C1F3E">
        <w:rPr>
          <w:rFonts w:ascii="Ubuntu" w:hAnsi="Ubuntu" w:cs="Arial"/>
          <w:sz w:val="22"/>
        </w:rPr>
        <w:t xml:space="preserve">pasirašyti ir (ar) vykdyti atstovas turi teisę sudaryti šią </w:t>
      </w:r>
      <w:r w:rsidR="00F706A6" w:rsidRPr="002C1F3E">
        <w:rPr>
          <w:rFonts w:ascii="Ubuntu" w:hAnsi="Ubuntu" w:cs="Arial"/>
          <w:sz w:val="22"/>
        </w:rPr>
        <w:t>Sutartį</w:t>
      </w:r>
      <w:r w:rsidRPr="002C1F3E">
        <w:rPr>
          <w:rFonts w:ascii="Ubuntu" w:hAnsi="Ubuntu" w:cs="Arial"/>
          <w:sz w:val="22"/>
        </w:rPr>
        <w:t xml:space="preserve">, o taip pat vykdyti visus šioje </w:t>
      </w:r>
      <w:r w:rsidR="00F706A6" w:rsidRPr="002C1F3E">
        <w:rPr>
          <w:rFonts w:ascii="Ubuntu" w:hAnsi="Ubuntu" w:cs="Arial"/>
          <w:sz w:val="22"/>
        </w:rPr>
        <w:t xml:space="preserve">Sutartyje </w:t>
      </w:r>
      <w:r w:rsidRPr="002C1F3E">
        <w:rPr>
          <w:rFonts w:ascii="Ubuntu" w:hAnsi="Ubuntu" w:cs="Arial"/>
          <w:sz w:val="22"/>
        </w:rPr>
        <w:t>numatytus Užsakovas įsipareigojimus. Užsakovas pareiškia, kad jis yra gavęs visus būtinus leidimus, atestacijos pažymėjimus ar kitokius dokumentus, įgalinčius Užsakovą užsiimti šioje Sutartyje numatyta veikla, kuri įeina į Užsakovo sutartinius įsipareigojimus.</w:t>
      </w:r>
    </w:p>
    <w:p w14:paraId="012E9124" w14:textId="77777777"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Rangovas pareiškia, kad neturi tokių įsiskolinimų ar trečiųjų šalių teisėtų pretenzijų, kurios galėtų sukelti grėsmę jo įsipareigojimų pagal šią Sutartį vykdymui.</w:t>
      </w:r>
    </w:p>
    <w:p w14:paraId="7282B43E" w14:textId="77777777"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Užsakovas pareiškia, kad neturi tokių įsiskolinimų ar trečiųjų šalių teisėtų pretenzijų, kurios galėtų sukelti grėsmę jo įsipareigojimų pagal šią Sutartį vykdymui.</w:t>
      </w:r>
    </w:p>
    <w:p w14:paraId="1B49A823" w14:textId="77777777" w:rsidR="00A56DE5" w:rsidRPr="002C1F3E" w:rsidRDefault="00A56DE5" w:rsidP="00A56DE5">
      <w:pPr>
        <w:pStyle w:val="Pagrindinistekstas"/>
        <w:spacing w:before="120"/>
        <w:rPr>
          <w:rFonts w:ascii="Ubuntu" w:hAnsi="Ubuntu" w:cs="Arial"/>
          <w:b/>
          <w:sz w:val="22"/>
        </w:rPr>
      </w:pPr>
    </w:p>
    <w:p w14:paraId="73C3FE3C" w14:textId="77777777" w:rsidR="00A56DE5" w:rsidRPr="002C1F3E" w:rsidRDefault="00A56DE5" w:rsidP="0094523E">
      <w:pPr>
        <w:numPr>
          <w:ilvl w:val="0"/>
          <w:numId w:val="31"/>
        </w:numPr>
        <w:suppressAutoHyphens/>
        <w:autoSpaceDN w:val="0"/>
        <w:spacing w:after="0" w:line="240" w:lineRule="auto"/>
        <w:textAlignment w:val="baseline"/>
        <w:rPr>
          <w:rFonts w:ascii="Ubuntu" w:hAnsi="Ubuntu" w:cs="Arial"/>
          <w:b/>
          <w:sz w:val="22"/>
        </w:rPr>
      </w:pPr>
      <w:r w:rsidRPr="002C1F3E">
        <w:rPr>
          <w:rFonts w:ascii="Ubuntu" w:hAnsi="Ubuntu" w:cs="Arial"/>
          <w:b/>
          <w:sz w:val="22"/>
        </w:rPr>
        <w:t>Nenugalima jėga</w:t>
      </w:r>
      <w:r w:rsidR="003A68F6" w:rsidRPr="002C1F3E">
        <w:rPr>
          <w:rFonts w:ascii="Ubuntu" w:hAnsi="Ubuntu" w:cs="Arial"/>
          <w:b/>
          <w:sz w:val="22"/>
        </w:rPr>
        <w:t>.</w:t>
      </w:r>
    </w:p>
    <w:p w14:paraId="40FD347D" w14:textId="77777777"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Style w:val="IprastasJ"/>
          <w:rFonts w:ascii="Ubuntu" w:hAnsi="Ubuntu" w:cs="Arial"/>
          <w:sz w:val="22"/>
        </w:rPr>
        <w:t xml:space="preserve">Šalis gali būti </w:t>
      </w:r>
      <w:r w:rsidRPr="002C1F3E">
        <w:rPr>
          <w:rFonts w:ascii="Ubuntu" w:hAnsi="Ubuntu" w:cs="Arial"/>
          <w:sz w:val="22"/>
        </w:rPr>
        <w:t>visiškai ar iš dalies atleidžiama nuo atsakomybės dėl ypatingų ir neišvengiamų aplinkybių - nenugalimos jėgos (</w:t>
      </w:r>
      <w:r w:rsidRPr="002C1F3E">
        <w:rPr>
          <w:rFonts w:ascii="Ubuntu" w:hAnsi="Ubuntu" w:cs="Arial"/>
          <w:i/>
          <w:sz w:val="22"/>
        </w:rPr>
        <w:t>force majeure</w:t>
      </w:r>
      <w:r w:rsidRPr="002C1F3E">
        <w:rPr>
          <w:rFonts w:ascii="Ubuntu" w:hAnsi="Ubuntu" w:cs="Arial"/>
          <w:sz w:val="22"/>
        </w:rPr>
        <w:t>), nustatytos ir jas patyrusios Šalies įrodytos pagal Lietuvos Respublikos civilinį kodeksą, jeigu Š</w:t>
      </w:r>
      <w:r w:rsidRPr="002C1F3E">
        <w:rPr>
          <w:rStyle w:val="IprastasJ"/>
          <w:rFonts w:ascii="Ubuntu" w:hAnsi="Ubuntu" w:cs="Arial"/>
          <w:sz w:val="22"/>
        </w:rPr>
        <w:t>alis nedelsiant pranešė kitai Šaliai apie kliūtį bei jos poveikį įsipareigojimų vykdymui.</w:t>
      </w:r>
      <w:bookmarkStart w:id="3" w:name="_Ref404098743"/>
      <w:bookmarkStart w:id="4" w:name="_Ref380656328"/>
      <w:r w:rsidRPr="002C1F3E">
        <w:rPr>
          <w:rStyle w:val="IprastasJ"/>
          <w:rFonts w:ascii="Ubuntu" w:hAnsi="Ubuntu" w:cs="Arial"/>
          <w:sz w:val="22"/>
        </w:rPr>
        <w:t xml:space="preserve"> </w:t>
      </w:r>
      <w:r w:rsidRPr="002C1F3E">
        <w:rPr>
          <w:rFonts w:ascii="Ubuntu" w:hAnsi="Ubuntu" w:cs="Arial"/>
          <w:sz w:val="22"/>
        </w:rPr>
        <w:t>Nenugalima jėga (</w:t>
      </w:r>
      <w:r w:rsidRPr="002C1F3E">
        <w:rPr>
          <w:rFonts w:ascii="Ubuntu" w:hAnsi="Ubuntu" w:cs="Arial"/>
          <w:i/>
          <w:sz w:val="22"/>
        </w:rPr>
        <w:t>force majeure</w:t>
      </w:r>
      <w:r w:rsidRPr="002C1F3E">
        <w:rPr>
          <w:rFonts w:ascii="Ubuntu" w:hAnsi="Ubuntu" w:cs="Arial"/>
          <w:sz w:val="22"/>
        </w:rPr>
        <w:t xml:space="preserve">) </w:t>
      </w:r>
      <w:r w:rsidR="007353EC" w:rsidRPr="002C1F3E">
        <w:rPr>
          <w:rFonts w:ascii="Ubuntu" w:eastAsia="Symbol" w:hAnsi="Ubuntu" w:cs="Arial"/>
          <w:sz w:val="22"/>
        </w:rPr>
        <w:t xml:space="preserve">- </w:t>
      </w:r>
      <w:r w:rsidRPr="002C1F3E">
        <w:rPr>
          <w:rFonts w:ascii="Ubuntu" w:hAnsi="Ubuntu" w:cs="Arial"/>
          <w:sz w:val="22"/>
        </w:rPr>
        <w:t xml:space="preserve">tai nepaprastos aplinkybės, kurių negalima nei numatyti, nei išvengti. </w:t>
      </w:r>
    </w:p>
    <w:p w14:paraId="4CD38071" w14:textId="77777777"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Nenugalima jėga (</w:t>
      </w:r>
      <w:r w:rsidRPr="002C1F3E">
        <w:rPr>
          <w:rFonts w:ascii="Ubuntu" w:hAnsi="Ubuntu" w:cs="Arial"/>
          <w:i/>
          <w:sz w:val="22"/>
        </w:rPr>
        <w:t>force majeure</w:t>
      </w:r>
      <w:r w:rsidRPr="002C1F3E">
        <w:rPr>
          <w:rFonts w:ascii="Ubuntu" w:hAnsi="Ubuntu" w:cs="Arial"/>
          <w:sz w:val="22"/>
        </w:rPr>
        <w:t>) nelaikomos Šalies veiklai turėjusios įtakos aplinkybės, į kurių galimybę Šalys</w:t>
      </w:r>
      <w:r w:rsidRPr="002C1F3E">
        <w:rPr>
          <w:rFonts w:ascii="Ubuntu" w:hAnsi="Ubuntu" w:cs="Arial"/>
          <w:smallCaps/>
          <w:sz w:val="22"/>
        </w:rPr>
        <w:t>,</w:t>
      </w:r>
      <w:r w:rsidRPr="002C1F3E">
        <w:rPr>
          <w:rFonts w:ascii="Ubuntu" w:hAnsi="Ubuntu" w:cs="Arial"/>
          <w:sz w:val="22"/>
        </w:rPr>
        <w:t xml:space="preserve"> sudarydamos Sutartį</w:t>
      </w:r>
      <w:r w:rsidRPr="002C1F3E">
        <w:rPr>
          <w:rFonts w:ascii="Ubuntu" w:hAnsi="Ubuntu" w:cs="Arial"/>
          <w:smallCaps/>
          <w:sz w:val="22"/>
        </w:rPr>
        <w:t>,</w:t>
      </w:r>
      <w:r w:rsidRPr="002C1F3E">
        <w:rPr>
          <w:rFonts w:ascii="Ubuntu" w:hAnsi="Ubuntu" w:cs="Arial"/>
          <w:sz w:val="22"/>
        </w:rPr>
        <w:t xml:space="preserve">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bookmarkEnd w:id="3"/>
      <w:r w:rsidRPr="002C1F3E">
        <w:rPr>
          <w:rFonts w:ascii="Ubuntu" w:hAnsi="Ubuntu" w:cs="Arial"/>
          <w:sz w:val="22"/>
        </w:rPr>
        <w:t xml:space="preserve"> Nenugalima jėga (</w:t>
      </w:r>
      <w:r w:rsidRPr="002C1F3E">
        <w:rPr>
          <w:rFonts w:ascii="Ubuntu" w:hAnsi="Ubuntu" w:cs="Arial"/>
          <w:i/>
          <w:sz w:val="22"/>
        </w:rPr>
        <w:t>force</w:t>
      </w:r>
      <w:r w:rsidRPr="002C1F3E">
        <w:rPr>
          <w:rFonts w:ascii="Ubuntu" w:hAnsi="Ubuntu" w:cs="Arial"/>
          <w:sz w:val="22"/>
        </w:rPr>
        <w:t xml:space="preserve"> </w:t>
      </w:r>
      <w:r w:rsidRPr="002C1F3E">
        <w:rPr>
          <w:rFonts w:ascii="Ubuntu" w:hAnsi="Ubuntu" w:cs="Arial"/>
          <w:i/>
          <w:sz w:val="22"/>
        </w:rPr>
        <w:t>majeure</w:t>
      </w:r>
      <w:r w:rsidRPr="002C1F3E">
        <w:rPr>
          <w:rFonts w:ascii="Ubuntu" w:hAnsi="Ubuntu" w:cs="Arial"/>
          <w:sz w:val="22"/>
        </w:rPr>
        <w:t>) taip pat nelaikoma tai, kad rinkoje nėra reikalingų prievolei vykdyti prekių, Šalis neturi reikiamų finansinių išteklių arba Šalies kontrahentai pažeidžia savo prievoles.</w:t>
      </w:r>
    </w:p>
    <w:p w14:paraId="68F35181" w14:textId="77777777"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Sutartis baigiasi kitos Šalies reikalavimu, kai ją įvykdyti kitai šaliai neįmanoma dėl </w:t>
      </w:r>
      <w:r w:rsidRPr="002C1F3E">
        <w:rPr>
          <w:rFonts w:ascii="Ubuntu" w:hAnsi="Ubuntu" w:cs="Arial"/>
          <w:i/>
          <w:sz w:val="22"/>
        </w:rPr>
        <w:t xml:space="preserve">force majeure </w:t>
      </w:r>
      <w:r w:rsidRPr="002C1F3E">
        <w:rPr>
          <w:rFonts w:ascii="Ubuntu" w:hAnsi="Ubuntu" w:cs="Arial"/>
          <w:sz w:val="22"/>
        </w:rPr>
        <w:t>arba vykdymas turi būti atidėtas ilgiau nei 30 dienų dėl nenugalimos jėgos (</w:t>
      </w:r>
      <w:r w:rsidRPr="002C1F3E">
        <w:rPr>
          <w:rFonts w:ascii="Ubuntu" w:hAnsi="Ubuntu" w:cs="Arial"/>
          <w:i/>
          <w:sz w:val="22"/>
        </w:rPr>
        <w:t>force</w:t>
      </w:r>
      <w:r w:rsidRPr="002C1F3E">
        <w:rPr>
          <w:rFonts w:ascii="Ubuntu" w:hAnsi="Ubuntu" w:cs="Arial"/>
          <w:sz w:val="22"/>
        </w:rPr>
        <w:t xml:space="preserve"> </w:t>
      </w:r>
      <w:r w:rsidRPr="002C1F3E">
        <w:rPr>
          <w:rFonts w:ascii="Ubuntu" w:hAnsi="Ubuntu" w:cs="Arial"/>
          <w:i/>
          <w:sz w:val="22"/>
        </w:rPr>
        <w:t>majeure</w:t>
      </w:r>
      <w:r w:rsidRPr="002C1F3E">
        <w:rPr>
          <w:rFonts w:ascii="Ubuntu" w:hAnsi="Ubuntu" w:cs="Arial"/>
          <w:sz w:val="22"/>
        </w:rPr>
        <w:t>), už kurią Šalis neatsako.</w:t>
      </w:r>
    </w:p>
    <w:bookmarkEnd w:id="4"/>
    <w:p w14:paraId="598AB5A0" w14:textId="77777777" w:rsidR="00A56DE5" w:rsidRPr="002C1F3E" w:rsidRDefault="00A56DE5" w:rsidP="00A56DE5">
      <w:pPr>
        <w:pStyle w:val="Pagrindinistekstas"/>
        <w:spacing w:before="120"/>
        <w:rPr>
          <w:rFonts w:ascii="Ubuntu" w:hAnsi="Ubuntu" w:cs="Arial"/>
          <w:sz w:val="22"/>
        </w:rPr>
      </w:pPr>
    </w:p>
    <w:p w14:paraId="3966AD51" w14:textId="77777777" w:rsidR="00A56DE5" w:rsidRPr="002C1F3E" w:rsidRDefault="00A56DE5" w:rsidP="0094523E">
      <w:pPr>
        <w:pStyle w:val="Pagrindinistekstas"/>
        <w:numPr>
          <w:ilvl w:val="0"/>
          <w:numId w:val="31"/>
        </w:numPr>
        <w:suppressAutoHyphens/>
        <w:autoSpaceDN w:val="0"/>
        <w:spacing w:after="0" w:line="240" w:lineRule="auto"/>
        <w:textAlignment w:val="baseline"/>
        <w:rPr>
          <w:rFonts w:ascii="Ubuntu" w:hAnsi="Ubuntu" w:cs="Arial"/>
          <w:b/>
          <w:bCs/>
          <w:sz w:val="22"/>
        </w:rPr>
      </w:pPr>
      <w:r w:rsidRPr="002C1F3E">
        <w:rPr>
          <w:rFonts w:ascii="Ubuntu" w:hAnsi="Ubuntu" w:cs="Arial"/>
          <w:b/>
          <w:bCs/>
          <w:sz w:val="22"/>
        </w:rPr>
        <w:t>Nekokybiškai (netinkamai) atlikti darbai</w:t>
      </w:r>
      <w:r w:rsidR="003A68F6" w:rsidRPr="002C1F3E">
        <w:rPr>
          <w:rFonts w:ascii="Ubuntu" w:hAnsi="Ubuntu" w:cs="Arial"/>
          <w:b/>
          <w:bCs/>
          <w:sz w:val="22"/>
        </w:rPr>
        <w:t>.</w:t>
      </w:r>
    </w:p>
    <w:p w14:paraId="3313CF5F" w14:textId="7712AE93" w:rsidR="00A56DE5" w:rsidRPr="002C1F3E" w:rsidRDefault="00A56DE5" w:rsidP="0094523E">
      <w:pPr>
        <w:pStyle w:val="Pagrindinistekstas"/>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bCs/>
          <w:sz w:val="22"/>
        </w:rPr>
        <w:t>Jeigu R</w:t>
      </w:r>
      <w:r w:rsidRPr="002C1F3E">
        <w:rPr>
          <w:rFonts w:ascii="Ubuntu" w:hAnsi="Ubuntu" w:cs="Arial"/>
          <w:sz w:val="22"/>
        </w:rPr>
        <w:t>angovas</w:t>
      </w:r>
      <w:r w:rsidRPr="002C1F3E">
        <w:rPr>
          <w:rFonts w:ascii="Ubuntu" w:hAnsi="Ubuntu" w:cs="Arial"/>
          <w:bCs/>
          <w:sz w:val="22"/>
        </w:rPr>
        <w:t xml:space="preserve"> atliko darbus pažeisdamas šioje Sutartyje numatytas sąlygas, nesilaikė normatyvinių dokumentų ir kitų teisės aktų reikalavimų,</w:t>
      </w:r>
      <w:r w:rsidRPr="002C1F3E">
        <w:rPr>
          <w:rFonts w:ascii="Ubuntu" w:hAnsi="Ubuntu" w:cs="Arial"/>
          <w:sz w:val="22"/>
        </w:rPr>
        <w:t xml:space="preserve"> </w:t>
      </w:r>
      <w:r w:rsidRPr="002C1F3E">
        <w:rPr>
          <w:rFonts w:ascii="Ubuntu" w:hAnsi="Ubuntu" w:cs="Arial"/>
          <w:bCs/>
          <w:sz w:val="22"/>
        </w:rPr>
        <w:t>Užsakovas</w:t>
      </w:r>
      <w:r w:rsidRPr="002C1F3E">
        <w:rPr>
          <w:rFonts w:ascii="Ubuntu" w:hAnsi="Ubuntu" w:cs="Arial"/>
          <w:sz w:val="22"/>
        </w:rPr>
        <w:t xml:space="preserve"> turi teisę reikalauti, kad </w:t>
      </w:r>
      <w:r w:rsidRPr="002C1F3E">
        <w:rPr>
          <w:rFonts w:ascii="Ubuntu" w:hAnsi="Ubuntu" w:cs="Arial"/>
          <w:bCs/>
          <w:sz w:val="22"/>
        </w:rPr>
        <w:t>Rangovas</w:t>
      </w:r>
      <w:r w:rsidRPr="002C1F3E">
        <w:rPr>
          <w:rFonts w:ascii="Ubuntu" w:hAnsi="Ubuntu" w:cs="Arial"/>
          <w:sz w:val="22"/>
        </w:rPr>
        <w:t>:</w:t>
      </w:r>
    </w:p>
    <w:p w14:paraId="1A074C47" w14:textId="744943CF" w:rsidR="00A56DE5" w:rsidRPr="002C1F3E" w:rsidRDefault="00A56DE5" w:rsidP="0094523E">
      <w:pPr>
        <w:pStyle w:val="Pagrindinistekstas"/>
        <w:numPr>
          <w:ilvl w:val="2"/>
          <w:numId w:val="31"/>
        </w:numPr>
        <w:suppressAutoHyphens/>
        <w:autoSpaceDN w:val="0"/>
        <w:spacing w:before="120" w:after="0" w:line="240" w:lineRule="auto"/>
        <w:textAlignment w:val="baseline"/>
        <w:rPr>
          <w:rFonts w:ascii="Ubuntu" w:hAnsi="Ubuntu" w:cs="Arial"/>
          <w:b/>
          <w:bCs/>
          <w:sz w:val="22"/>
        </w:rPr>
      </w:pPr>
      <w:r w:rsidRPr="002C1F3E">
        <w:rPr>
          <w:rFonts w:ascii="Ubuntu" w:hAnsi="Ubuntu" w:cs="Arial"/>
          <w:bCs/>
          <w:sz w:val="22"/>
        </w:rPr>
        <w:t>nedelsiant sustabdytų ir (ar) nutrauktų darbų atlikimą</w:t>
      </w:r>
      <w:r w:rsidR="007E066C" w:rsidRPr="002C1F3E">
        <w:rPr>
          <w:rFonts w:ascii="Ubuntu" w:hAnsi="Ubuntu" w:cs="Arial"/>
          <w:bCs/>
          <w:sz w:val="22"/>
        </w:rPr>
        <w:t>,</w:t>
      </w:r>
      <w:r w:rsidRPr="002C1F3E">
        <w:rPr>
          <w:rFonts w:ascii="Ubuntu" w:hAnsi="Ubuntu" w:cs="Arial"/>
          <w:bCs/>
          <w:sz w:val="22"/>
        </w:rPr>
        <w:t xml:space="preserve"> arba</w:t>
      </w:r>
    </w:p>
    <w:p w14:paraId="2505EE53" w14:textId="77777777" w:rsidR="00A56DE5" w:rsidRPr="002C1F3E" w:rsidRDefault="00A56DE5" w:rsidP="0094523E">
      <w:pPr>
        <w:pStyle w:val="Pagrindinistekstas"/>
        <w:numPr>
          <w:ilvl w:val="2"/>
          <w:numId w:val="31"/>
        </w:numPr>
        <w:suppressAutoHyphens/>
        <w:autoSpaceDN w:val="0"/>
        <w:spacing w:before="120" w:after="0" w:line="240" w:lineRule="auto"/>
        <w:textAlignment w:val="baseline"/>
        <w:rPr>
          <w:rFonts w:ascii="Ubuntu" w:hAnsi="Ubuntu" w:cs="Arial"/>
          <w:b/>
          <w:bCs/>
          <w:sz w:val="22"/>
        </w:rPr>
      </w:pPr>
      <w:r w:rsidRPr="002C1F3E">
        <w:rPr>
          <w:rFonts w:ascii="Ubuntu" w:hAnsi="Ubuntu" w:cs="Arial"/>
          <w:bCs/>
          <w:sz w:val="22"/>
        </w:rPr>
        <w:t>neatlygintinai pakeistų nekokybiškas medžiagas, netinkamą įrangą, arba</w:t>
      </w:r>
    </w:p>
    <w:p w14:paraId="6F94B845" w14:textId="77777777" w:rsidR="00A56DE5" w:rsidRPr="002C1F3E" w:rsidRDefault="00A56DE5" w:rsidP="0094523E">
      <w:pPr>
        <w:pStyle w:val="Pagrindinistekstas"/>
        <w:numPr>
          <w:ilvl w:val="2"/>
          <w:numId w:val="31"/>
        </w:numPr>
        <w:suppressAutoHyphens/>
        <w:autoSpaceDN w:val="0"/>
        <w:spacing w:before="120" w:after="0" w:line="240" w:lineRule="auto"/>
        <w:textAlignment w:val="baseline"/>
        <w:rPr>
          <w:rFonts w:ascii="Ubuntu" w:hAnsi="Ubuntu" w:cs="Arial"/>
          <w:b/>
          <w:bCs/>
          <w:sz w:val="22"/>
        </w:rPr>
      </w:pPr>
      <w:r w:rsidRPr="002C1F3E">
        <w:rPr>
          <w:rFonts w:ascii="Ubuntu" w:hAnsi="Ubuntu" w:cs="Arial"/>
          <w:bCs/>
          <w:sz w:val="22"/>
        </w:rPr>
        <w:t>neatlygintinai pagerintų atliekamų darbų kokybę, arba</w:t>
      </w:r>
    </w:p>
    <w:p w14:paraId="376E3244" w14:textId="77777777" w:rsidR="00A56DE5" w:rsidRPr="002C1F3E" w:rsidRDefault="00A56DE5" w:rsidP="0094523E">
      <w:pPr>
        <w:pStyle w:val="Pagrindinistekstas"/>
        <w:numPr>
          <w:ilvl w:val="2"/>
          <w:numId w:val="31"/>
        </w:numPr>
        <w:suppressAutoHyphens/>
        <w:autoSpaceDN w:val="0"/>
        <w:spacing w:before="120" w:after="0" w:line="240" w:lineRule="auto"/>
        <w:textAlignment w:val="baseline"/>
        <w:rPr>
          <w:rFonts w:ascii="Ubuntu" w:hAnsi="Ubuntu" w:cs="Arial"/>
          <w:b/>
          <w:bCs/>
          <w:sz w:val="22"/>
        </w:rPr>
      </w:pPr>
      <w:r w:rsidRPr="002C1F3E">
        <w:rPr>
          <w:rFonts w:ascii="Ubuntu" w:hAnsi="Ubuntu" w:cs="Arial"/>
          <w:bCs/>
          <w:sz w:val="22"/>
        </w:rPr>
        <w:t>neatlygintinai ištaisytų netinkamai atliktus darbus, arba</w:t>
      </w:r>
    </w:p>
    <w:p w14:paraId="198B36A5" w14:textId="77777777" w:rsidR="00A56DE5" w:rsidRPr="002C1F3E" w:rsidRDefault="00A56DE5" w:rsidP="0094523E">
      <w:pPr>
        <w:pStyle w:val="Pagrindinistekstas"/>
        <w:numPr>
          <w:ilvl w:val="2"/>
          <w:numId w:val="31"/>
        </w:numPr>
        <w:suppressAutoHyphens/>
        <w:autoSpaceDN w:val="0"/>
        <w:spacing w:before="120" w:after="0" w:line="240" w:lineRule="auto"/>
        <w:textAlignment w:val="baseline"/>
        <w:rPr>
          <w:rFonts w:ascii="Ubuntu" w:hAnsi="Ubuntu" w:cs="Arial"/>
          <w:sz w:val="22"/>
        </w:rPr>
      </w:pPr>
      <w:r w:rsidRPr="002C1F3E">
        <w:rPr>
          <w:rFonts w:ascii="Ubuntu" w:hAnsi="Ubuntu" w:cs="Arial"/>
          <w:bCs/>
          <w:sz w:val="22"/>
        </w:rPr>
        <w:t xml:space="preserve">atlygintų </w:t>
      </w:r>
      <w:r w:rsidRPr="002C1F3E">
        <w:rPr>
          <w:rFonts w:ascii="Ubuntu" w:hAnsi="Ubuntu" w:cs="Arial"/>
          <w:sz w:val="22"/>
        </w:rPr>
        <w:t>Užsakovui</w:t>
      </w:r>
      <w:r w:rsidRPr="002C1F3E">
        <w:rPr>
          <w:rFonts w:ascii="Ubuntu" w:hAnsi="Ubuntu" w:cs="Arial"/>
          <w:bCs/>
          <w:sz w:val="22"/>
        </w:rPr>
        <w:t xml:space="preserve"> darbų trūkumų šalinimo išlaidas.</w:t>
      </w:r>
    </w:p>
    <w:p w14:paraId="0CBC068D" w14:textId="7084443C" w:rsidR="00A56DE5" w:rsidRPr="002C1F3E" w:rsidRDefault="00A56DE5" w:rsidP="0094523E">
      <w:pPr>
        <w:pStyle w:val="Pagrindinistekstas"/>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Jeigu per </w:t>
      </w:r>
      <w:r w:rsidRPr="002C1F3E">
        <w:rPr>
          <w:rFonts w:ascii="Ubuntu" w:hAnsi="Ubuntu" w:cs="Arial"/>
          <w:bCs/>
          <w:sz w:val="22"/>
        </w:rPr>
        <w:t>Užsakovo</w:t>
      </w:r>
      <w:r w:rsidRPr="002C1F3E">
        <w:rPr>
          <w:rFonts w:ascii="Ubuntu" w:hAnsi="Ubuntu" w:cs="Arial"/>
          <w:sz w:val="22"/>
        </w:rPr>
        <w:t xml:space="preserve"> nurodytus terminus R</w:t>
      </w:r>
      <w:r w:rsidRPr="002C1F3E">
        <w:rPr>
          <w:rFonts w:ascii="Ubuntu" w:hAnsi="Ubuntu" w:cs="Arial"/>
          <w:bCs/>
          <w:sz w:val="22"/>
        </w:rPr>
        <w:t>angovas</w:t>
      </w:r>
      <w:r w:rsidRPr="002C1F3E">
        <w:rPr>
          <w:rFonts w:ascii="Ubuntu" w:hAnsi="Ubuntu" w:cs="Arial"/>
          <w:sz w:val="22"/>
        </w:rPr>
        <w:t xml:space="preserve"> nepradeda taisyti nekokybiškai atliktų</w:t>
      </w:r>
      <w:r w:rsidR="00D80FBC" w:rsidRPr="002C1F3E">
        <w:rPr>
          <w:rFonts w:ascii="Ubuntu" w:hAnsi="Ubuntu" w:cs="Arial"/>
          <w:sz w:val="22"/>
        </w:rPr>
        <w:t xml:space="preserve"> darbų</w:t>
      </w:r>
      <w:r w:rsidRPr="002C1F3E">
        <w:rPr>
          <w:rFonts w:ascii="Ubuntu" w:hAnsi="Ubuntu" w:cs="Arial"/>
          <w:sz w:val="22"/>
        </w:rPr>
        <w:t xml:space="preserve">, </w:t>
      </w:r>
      <w:r w:rsidRPr="002C1F3E">
        <w:rPr>
          <w:rFonts w:ascii="Ubuntu" w:hAnsi="Ubuntu" w:cs="Arial"/>
          <w:bCs/>
          <w:sz w:val="22"/>
        </w:rPr>
        <w:t>Užsakovas</w:t>
      </w:r>
      <w:r w:rsidRPr="002C1F3E">
        <w:rPr>
          <w:rFonts w:ascii="Ubuntu" w:hAnsi="Ubuntu" w:cs="Arial"/>
          <w:sz w:val="22"/>
        </w:rPr>
        <w:t xml:space="preserve"> gali sulaikyti mokėjimus ir (arba) ištaisyti nekokybiškai atliktus darbus trečiųjų šalių pagalba arba savo jėgomis ir išskaičiuoti dėl to patirtus nuostolius iš </w:t>
      </w:r>
      <w:r w:rsidRPr="002C1F3E">
        <w:rPr>
          <w:rFonts w:ascii="Ubuntu" w:hAnsi="Ubuntu" w:cs="Arial"/>
          <w:bCs/>
          <w:sz w:val="22"/>
        </w:rPr>
        <w:t xml:space="preserve">Rangovo. </w:t>
      </w:r>
    </w:p>
    <w:p w14:paraId="245401F3" w14:textId="77777777" w:rsidR="00A56DE5" w:rsidRPr="002C1F3E" w:rsidRDefault="00A56DE5" w:rsidP="00A56DE5">
      <w:pPr>
        <w:pStyle w:val="Pagrindinistekstas"/>
        <w:spacing w:before="120"/>
        <w:rPr>
          <w:rFonts w:ascii="Ubuntu" w:hAnsi="Ubuntu" w:cs="Arial"/>
          <w:b/>
          <w:sz w:val="22"/>
        </w:rPr>
      </w:pPr>
    </w:p>
    <w:p w14:paraId="45DB9FFE" w14:textId="77777777" w:rsidR="00A56DE5" w:rsidRPr="002C1F3E" w:rsidRDefault="00A56DE5" w:rsidP="0094523E">
      <w:pPr>
        <w:numPr>
          <w:ilvl w:val="0"/>
          <w:numId w:val="31"/>
        </w:numPr>
        <w:suppressAutoHyphens/>
        <w:autoSpaceDN w:val="0"/>
        <w:spacing w:after="0" w:line="240" w:lineRule="auto"/>
        <w:textAlignment w:val="baseline"/>
        <w:rPr>
          <w:rFonts w:ascii="Ubuntu" w:hAnsi="Ubuntu" w:cs="Arial"/>
          <w:b/>
          <w:sz w:val="22"/>
        </w:rPr>
      </w:pPr>
      <w:r w:rsidRPr="002C1F3E">
        <w:rPr>
          <w:rFonts w:ascii="Ubuntu" w:hAnsi="Ubuntu" w:cs="Arial"/>
          <w:b/>
          <w:sz w:val="22"/>
        </w:rPr>
        <w:t>Garantijos</w:t>
      </w:r>
      <w:r w:rsidR="003A68F6" w:rsidRPr="002C1F3E">
        <w:rPr>
          <w:rFonts w:ascii="Ubuntu" w:hAnsi="Ubuntu" w:cs="Arial"/>
          <w:b/>
          <w:sz w:val="22"/>
        </w:rPr>
        <w:t>.</w:t>
      </w:r>
      <w:r w:rsidRPr="002C1F3E">
        <w:rPr>
          <w:rFonts w:ascii="Ubuntu" w:hAnsi="Ubuntu" w:cs="Arial"/>
          <w:b/>
          <w:sz w:val="22"/>
        </w:rPr>
        <w:t xml:space="preserve"> </w:t>
      </w:r>
    </w:p>
    <w:p w14:paraId="1595AF83" w14:textId="1FF0107D"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Atliktų darbų garantinis laikotarpis negali būti trumpesnis </w:t>
      </w:r>
      <w:r w:rsidR="00D16FF6" w:rsidRPr="002C1F3E">
        <w:rPr>
          <w:rFonts w:ascii="Ubuntu" w:hAnsi="Ubuntu" w:cs="Arial"/>
          <w:sz w:val="22"/>
        </w:rPr>
        <w:t>kaip 2 metai</w:t>
      </w:r>
      <w:r w:rsidR="00F33937" w:rsidRPr="002C1F3E">
        <w:rPr>
          <w:rFonts w:ascii="Ubuntu" w:hAnsi="Ubuntu" w:cs="Arial"/>
          <w:sz w:val="22"/>
        </w:rPr>
        <w:t>.</w:t>
      </w:r>
    </w:p>
    <w:p w14:paraId="36683A2F" w14:textId="22C0325E"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bCs/>
          <w:sz w:val="22"/>
        </w:rPr>
        <w:t>Rangov</w:t>
      </w:r>
      <w:r w:rsidR="0094523E" w:rsidRPr="002C1F3E">
        <w:rPr>
          <w:rFonts w:ascii="Ubuntu" w:hAnsi="Ubuntu" w:cs="Arial"/>
          <w:bCs/>
          <w:sz w:val="22"/>
        </w:rPr>
        <w:t>a</w:t>
      </w:r>
      <w:r w:rsidRPr="002C1F3E">
        <w:rPr>
          <w:rFonts w:ascii="Ubuntu" w:hAnsi="Ubuntu" w:cs="Arial"/>
          <w:bCs/>
          <w:sz w:val="22"/>
        </w:rPr>
        <w:t>s</w:t>
      </w:r>
      <w:r w:rsidRPr="002C1F3E">
        <w:rPr>
          <w:rFonts w:ascii="Ubuntu" w:hAnsi="Ubuntu" w:cs="Arial"/>
          <w:sz w:val="22"/>
        </w:rPr>
        <w:t xml:space="preserve"> garantuoja, kad galutinai priduodant tinkamai atliktus </w:t>
      </w:r>
      <w:r w:rsidR="00664EDA" w:rsidRPr="002C1F3E">
        <w:rPr>
          <w:rFonts w:ascii="Ubuntu" w:hAnsi="Ubuntu" w:cs="Arial"/>
          <w:sz w:val="22"/>
        </w:rPr>
        <w:t xml:space="preserve">Darbus </w:t>
      </w:r>
      <w:r w:rsidRPr="002C1F3E">
        <w:rPr>
          <w:rFonts w:ascii="Ubuntu" w:hAnsi="Ubuntu" w:cs="Arial"/>
          <w:sz w:val="22"/>
        </w:rPr>
        <w:t xml:space="preserve">jo atlikti </w:t>
      </w:r>
      <w:r w:rsidR="00664EDA" w:rsidRPr="002C1F3E">
        <w:rPr>
          <w:rFonts w:ascii="Ubuntu" w:hAnsi="Ubuntu" w:cs="Arial"/>
          <w:sz w:val="22"/>
        </w:rPr>
        <w:t xml:space="preserve">Darbai </w:t>
      </w:r>
      <w:r w:rsidRPr="002C1F3E">
        <w:rPr>
          <w:rFonts w:ascii="Ubuntu" w:hAnsi="Ubuntu" w:cs="Arial"/>
          <w:sz w:val="22"/>
        </w:rPr>
        <w:t xml:space="preserve">atitiks numatytas </w:t>
      </w:r>
      <w:r w:rsidR="00664EDA" w:rsidRPr="002C1F3E">
        <w:rPr>
          <w:rFonts w:ascii="Ubuntu" w:hAnsi="Ubuntu" w:cs="Arial"/>
          <w:sz w:val="22"/>
        </w:rPr>
        <w:t>Sutarties dalyko</w:t>
      </w:r>
      <w:r w:rsidRPr="002C1F3E">
        <w:rPr>
          <w:rFonts w:ascii="Ubuntu" w:hAnsi="Ubuntu" w:cs="Arial"/>
          <w:sz w:val="22"/>
        </w:rPr>
        <w:t xml:space="preserve"> funkcines savybes, normatyvinių dokumentų ir kitų teisės aktų  reikalavimus, jie bus atlikti be klaidų, kurios panaikintų ar sumažintų atliktų </w:t>
      </w:r>
      <w:r w:rsidR="00664EDA" w:rsidRPr="002C1F3E">
        <w:rPr>
          <w:rFonts w:ascii="Ubuntu" w:hAnsi="Ubuntu" w:cs="Arial"/>
          <w:sz w:val="22"/>
        </w:rPr>
        <w:t xml:space="preserve">Darbų </w:t>
      </w:r>
      <w:r w:rsidRPr="002C1F3E">
        <w:rPr>
          <w:rFonts w:ascii="Ubuntu" w:hAnsi="Ubuntu" w:cs="Arial"/>
          <w:sz w:val="22"/>
        </w:rPr>
        <w:t>vertę.</w:t>
      </w:r>
    </w:p>
    <w:p w14:paraId="578CE1DB" w14:textId="24A57F97"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lastRenderedPageBreak/>
        <w:t xml:space="preserve">Jei </w:t>
      </w:r>
      <w:r w:rsidRPr="002C1F3E">
        <w:rPr>
          <w:rFonts w:ascii="Ubuntu" w:hAnsi="Ubuntu" w:cs="Arial"/>
          <w:bCs/>
          <w:sz w:val="22"/>
        </w:rPr>
        <w:t>Ran</w:t>
      </w:r>
      <w:r w:rsidR="00CB6EC4" w:rsidRPr="002C1F3E">
        <w:rPr>
          <w:rFonts w:ascii="Ubuntu" w:hAnsi="Ubuntu" w:cs="Arial"/>
          <w:bCs/>
          <w:sz w:val="22"/>
        </w:rPr>
        <w:t>g</w:t>
      </w:r>
      <w:r w:rsidRPr="002C1F3E">
        <w:rPr>
          <w:rFonts w:ascii="Ubuntu" w:hAnsi="Ubuntu" w:cs="Arial"/>
          <w:bCs/>
          <w:sz w:val="22"/>
        </w:rPr>
        <w:t>ovas</w:t>
      </w:r>
      <w:r w:rsidRPr="002C1F3E">
        <w:rPr>
          <w:rFonts w:ascii="Ubuntu" w:hAnsi="Ubuntu" w:cs="Arial"/>
          <w:sz w:val="22"/>
        </w:rPr>
        <w:t xml:space="preserve"> nepradeda ir (ar) neištaiso defektų ar neatitaiso tiesioginės tokio defekto padarytos žalos garantiniu laikotarpiu per </w:t>
      </w:r>
      <w:r w:rsidRPr="002C1F3E">
        <w:rPr>
          <w:rFonts w:ascii="Ubuntu" w:hAnsi="Ubuntu" w:cs="Arial"/>
          <w:bCs/>
          <w:sz w:val="22"/>
        </w:rPr>
        <w:t>Užsakovo</w:t>
      </w:r>
      <w:r w:rsidRPr="002C1F3E">
        <w:rPr>
          <w:rFonts w:ascii="Ubuntu" w:hAnsi="Ubuntu" w:cs="Arial"/>
          <w:sz w:val="22"/>
        </w:rPr>
        <w:t xml:space="preserve"> nurodytą protingą laiką, </w:t>
      </w:r>
      <w:r w:rsidRPr="002C1F3E">
        <w:rPr>
          <w:rFonts w:ascii="Ubuntu" w:hAnsi="Ubuntu" w:cs="Arial"/>
          <w:bCs/>
          <w:sz w:val="22"/>
        </w:rPr>
        <w:t>Užsakovas</w:t>
      </w:r>
      <w:r w:rsidRPr="002C1F3E">
        <w:rPr>
          <w:rFonts w:ascii="Ubuntu" w:hAnsi="Ubuntu" w:cs="Arial"/>
          <w:sz w:val="22"/>
        </w:rPr>
        <w:t xml:space="preserve"> pats arba trečiųjų asmenų pagalba gali atlikti tokius darbus </w:t>
      </w:r>
      <w:r w:rsidRPr="002C1F3E">
        <w:rPr>
          <w:rFonts w:ascii="Ubuntu" w:hAnsi="Ubuntu" w:cs="Arial"/>
          <w:bCs/>
          <w:sz w:val="22"/>
        </w:rPr>
        <w:t>Rangovo</w:t>
      </w:r>
      <w:r w:rsidRPr="002C1F3E">
        <w:rPr>
          <w:rFonts w:ascii="Ubuntu" w:hAnsi="Ubuntu" w:cs="Arial"/>
          <w:sz w:val="22"/>
        </w:rPr>
        <w:t xml:space="preserve"> sąskaita. Rangovas privalo atlyginti visus nuostolius, kuriuos patiria </w:t>
      </w:r>
      <w:r w:rsidRPr="002C1F3E">
        <w:rPr>
          <w:rFonts w:ascii="Ubuntu" w:hAnsi="Ubuntu" w:cs="Arial"/>
          <w:bCs/>
          <w:sz w:val="22"/>
        </w:rPr>
        <w:t>Užsakovas</w:t>
      </w:r>
      <w:r w:rsidRPr="002C1F3E">
        <w:rPr>
          <w:rFonts w:ascii="Ubuntu" w:hAnsi="Ubuntu" w:cs="Arial"/>
          <w:sz w:val="22"/>
        </w:rPr>
        <w:t xml:space="preserve">, ištaisydamas defektą ir atitaisydamas žalą, įskaitant </w:t>
      </w:r>
      <w:r w:rsidRPr="002C1F3E">
        <w:rPr>
          <w:rFonts w:ascii="Ubuntu" w:hAnsi="Ubuntu" w:cs="Arial"/>
          <w:bCs/>
          <w:sz w:val="22"/>
        </w:rPr>
        <w:t xml:space="preserve">Užsakovo </w:t>
      </w:r>
      <w:r w:rsidRPr="002C1F3E">
        <w:rPr>
          <w:rFonts w:ascii="Ubuntu" w:hAnsi="Ubuntu" w:cs="Arial"/>
          <w:sz w:val="22"/>
        </w:rPr>
        <w:t xml:space="preserve">kaštus ieškant kito rangovo ir pan. </w:t>
      </w:r>
    </w:p>
    <w:p w14:paraId="52C18505" w14:textId="77777777" w:rsidR="00F706A6" w:rsidRPr="002C1F3E" w:rsidRDefault="00F706A6" w:rsidP="00F706A6">
      <w:pPr>
        <w:suppressAutoHyphens/>
        <w:autoSpaceDN w:val="0"/>
        <w:spacing w:before="120" w:after="0" w:line="240" w:lineRule="auto"/>
        <w:ind w:left="567"/>
        <w:textAlignment w:val="baseline"/>
        <w:rPr>
          <w:rFonts w:ascii="Ubuntu" w:hAnsi="Ubuntu" w:cs="Arial"/>
          <w:sz w:val="22"/>
        </w:rPr>
      </w:pPr>
    </w:p>
    <w:p w14:paraId="6518F152" w14:textId="0252C123" w:rsidR="00A56DE5" w:rsidRPr="002C1F3E" w:rsidRDefault="00A56DE5" w:rsidP="0094523E">
      <w:pPr>
        <w:pStyle w:val="Sraopastraipa"/>
        <w:numPr>
          <w:ilvl w:val="0"/>
          <w:numId w:val="31"/>
        </w:numPr>
        <w:suppressAutoHyphens/>
        <w:autoSpaceDN w:val="0"/>
        <w:spacing w:after="0" w:line="240" w:lineRule="auto"/>
        <w:textAlignment w:val="baseline"/>
        <w:rPr>
          <w:rFonts w:ascii="Ubuntu" w:hAnsi="Ubuntu" w:cs="Arial"/>
          <w:b/>
          <w:bCs/>
          <w:sz w:val="22"/>
        </w:rPr>
      </w:pPr>
      <w:r w:rsidRPr="002C1F3E">
        <w:rPr>
          <w:rFonts w:ascii="Ubuntu" w:hAnsi="Ubuntu" w:cs="Arial"/>
          <w:b/>
          <w:bCs/>
          <w:sz w:val="22"/>
        </w:rPr>
        <w:t>Sutarties įvykdymo užtikrinimas</w:t>
      </w:r>
      <w:r w:rsidR="003A68F6" w:rsidRPr="002C1F3E">
        <w:rPr>
          <w:rFonts w:ascii="Ubuntu" w:hAnsi="Ubuntu" w:cs="Arial"/>
          <w:b/>
          <w:bCs/>
          <w:sz w:val="22"/>
        </w:rPr>
        <w:t>.</w:t>
      </w:r>
    </w:p>
    <w:p w14:paraId="15336F1F" w14:textId="77777777" w:rsidR="00111675" w:rsidRPr="002C1F3E" w:rsidRDefault="00111675" w:rsidP="00C715E5">
      <w:pPr>
        <w:spacing w:after="0"/>
        <w:rPr>
          <w:rFonts w:ascii="Ubuntu" w:hAnsi="Ubuntu" w:cs="Arial"/>
          <w:b/>
          <w:bCs/>
          <w:sz w:val="22"/>
        </w:rPr>
      </w:pPr>
    </w:p>
    <w:p w14:paraId="62E7C8AF" w14:textId="2410F6A0" w:rsidR="00111675" w:rsidRPr="002C1F3E" w:rsidRDefault="00111675" w:rsidP="0094523E">
      <w:pPr>
        <w:pStyle w:val="Sraopastraipa"/>
        <w:numPr>
          <w:ilvl w:val="1"/>
          <w:numId w:val="31"/>
        </w:numPr>
        <w:ind w:right="-1"/>
        <w:rPr>
          <w:rFonts w:ascii="Ubuntu" w:hAnsi="Ubuntu" w:cs="Arial"/>
          <w:bCs/>
          <w:sz w:val="22"/>
        </w:rPr>
      </w:pPr>
      <w:r w:rsidRPr="002C1F3E">
        <w:rPr>
          <w:rFonts w:ascii="Ubuntu" w:hAnsi="Ubuntu" w:cs="Arial"/>
          <w:bCs/>
          <w:sz w:val="22"/>
        </w:rPr>
        <w:t>Sutarties įvykdymo užtikrinimas:</w:t>
      </w:r>
    </w:p>
    <w:tbl>
      <w:tblPr>
        <w:tblpPr w:leftFromText="180" w:rightFromText="180" w:vertAnchor="text" w:horzAnchor="margin" w:tblpXSpec="center" w:tblpY="15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2340"/>
        <w:gridCol w:w="1800"/>
        <w:gridCol w:w="3409"/>
      </w:tblGrid>
      <w:tr w:rsidR="00111675" w:rsidRPr="002C1F3E" w14:paraId="2A8ABD8E" w14:textId="77777777" w:rsidTr="00111675">
        <w:tc>
          <w:tcPr>
            <w:tcW w:w="2198" w:type="dxa"/>
            <w:tcBorders>
              <w:top w:val="single" w:sz="4" w:space="0" w:color="auto"/>
              <w:left w:val="single" w:sz="4" w:space="0" w:color="auto"/>
              <w:bottom w:val="single" w:sz="4" w:space="0" w:color="auto"/>
              <w:right w:val="single" w:sz="4" w:space="0" w:color="auto"/>
            </w:tcBorders>
            <w:hideMark/>
          </w:tcPr>
          <w:p w14:paraId="710ABC76" w14:textId="77777777" w:rsidR="00111675" w:rsidRPr="002C1F3E" w:rsidRDefault="00111675" w:rsidP="00111675">
            <w:pPr>
              <w:ind w:right="-1"/>
              <w:jc w:val="center"/>
              <w:rPr>
                <w:rFonts w:ascii="Ubuntu" w:hAnsi="Ubuntu" w:cs="Arial"/>
                <w:bCs/>
                <w:sz w:val="22"/>
              </w:rPr>
            </w:pPr>
            <w:r w:rsidRPr="002C1F3E">
              <w:rPr>
                <w:rFonts w:ascii="Ubuntu" w:hAnsi="Ubuntu" w:cs="Arial"/>
                <w:bCs/>
                <w:sz w:val="22"/>
              </w:rPr>
              <w:t>Sutarties įvykdymo užtikrinimo būdai</w:t>
            </w:r>
          </w:p>
        </w:tc>
        <w:tc>
          <w:tcPr>
            <w:tcW w:w="2340" w:type="dxa"/>
            <w:tcBorders>
              <w:top w:val="single" w:sz="4" w:space="0" w:color="auto"/>
              <w:left w:val="single" w:sz="4" w:space="0" w:color="auto"/>
              <w:bottom w:val="single" w:sz="4" w:space="0" w:color="auto"/>
              <w:right w:val="single" w:sz="4" w:space="0" w:color="auto"/>
            </w:tcBorders>
            <w:hideMark/>
          </w:tcPr>
          <w:p w14:paraId="43ECE15F" w14:textId="77777777" w:rsidR="00111675" w:rsidRPr="002C1F3E" w:rsidRDefault="00111675" w:rsidP="00111675">
            <w:pPr>
              <w:ind w:right="-1"/>
              <w:jc w:val="center"/>
              <w:rPr>
                <w:rFonts w:ascii="Ubuntu" w:hAnsi="Ubuntu" w:cs="Arial"/>
                <w:bCs/>
                <w:sz w:val="22"/>
              </w:rPr>
            </w:pPr>
            <w:r w:rsidRPr="002C1F3E">
              <w:rPr>
                <w:rFonts w:ascii="Ubuntu" w:hAnsi="Ubuntu" w:cs="Arial"/>
                <w:bCs/>
                <w:sz w:val="22"/>
              </w:rPr>
              <w:t>Sutarties įvykdymo užtikrinimo pateikimo terminas</w:t>
            </w:r>
          </w:p>
        </w:tc>
        <w:tc>
          <w:tcPr>
            <w:tcW w:w="1800" w:type="dxa"/>
            <w:tcBorders>
              <w:top w:val="single" w:sz="4" w:space="0" w:color="auto"/>
              <w:left w:val="single" w:sz="4" w:space="0" w:color="auto"/>
              <w:bottom w:val="single" w:sz="4" w:space="0" w:color="auto"/>
              <w:right w:val="single" w:sz="4" w:space="0" w:color="auto"/>
            </w:tcBorders>
            <w:hideMark/>
          </w:tcPr>
          <w:p w14:paraId="718EBF91" w14:textId="77777777" w:rsidR="00111675" w:rsidRPr="002C1F3E" w:rsidRDefault="00111675" w:rsidP="00111675">
            <w:pPr>
              <w:ind w:right="-1"/>
              <w:jc w:val="center"/>
              <w:rPr>
                <w:rFonts w:ascii="Ubuntu" w:hAnsi="Ubuntu" w:cs="Arial"/>
                <w:bCs/>
                <w:sz w:val="22"/>
              </w:rPr>
            </w:pPr>
            <w:r w:rsidRPr="002C1F3E">
              <w:rPr>
                <w:rFonts w:ascii="Ubuntu" w:hAnsi="Ubuntu" w:cs="Arial"/>
                <w:bCs/>
                <w:sz w:val="22"/>
              </w:rPr>
              <w:t>Sutarties įvykdymo užtikrinimo vertė</w:t>
            </w:r>
          </w:p>
        </w:tc>
        <w:tc>
          <w:tcPr>
            <w:tcW w:w="3409" w:type="dxa"/>
            <w:tcBorders>
              <w:top w:val="single" w:sz="4" w:space="0" w:color="auto"/>
              <w:left w:val="single" w:sz="4" w:space="0" w:color="auto"/>
              <w:bottom w:val="single" w:sz="4" w:space="0" w:color="auto"/>
              <w:right w:val="single" w:sz="4" w:space="0" w:color="auto"/>
            </w:tcBorders>
            <w:hideMark/>
          </w:tcPr>
          <w:p w14:paraId="0C581783" w14:textId="77777777" w:rsidR="00111675" w:rsidRPr="002C1F3E" w:rsidRDefault="00111675" w:rsidP="00111675">
            <w:pPr>
              <w:ind w:right="-1"/>
              <w:jc w:val="center"/>
              <w:rPr>
                <w:rFonts w:ascii="Ubuntu" w:hAnsi="Ubuntu" w:cs="Arial"/>
                <w:bCs/>
                <w:sz w:val="22"/>
              </w:rPr>
            </w:pPr>
            <w:r w:rsidRPr="002C1F3E">
              <w:rPr>
                <w:rFonts w:ascii="Ubuntu" w:hAnsi="Ubuntu" w:cs="Arial"/>
                <w:bCs/>
                <w:sz w:val="22"/>
              </w:rPr>
              <w:t>Sutarties įvykdymo užtikrinimo galiojimo terminas</w:t>
            </w:r>
          </w:p>
        </w:tc>
      </w:tr>
      <w:tr w:rsidR="00111675" w:rsidRPr="002C1F3E" w14:paraId="7D827BE6" w14:textId="77777777" w:rsidTr="00111675">
        <w:tc>
          <w:tcPr>
            <w:tcW w:w="2198" w:type="dxa"/>
            <w:tcBorders>
              <w:top w:val="single" w:sz="4" w:space="0" w:color="auto"/>
              <w:left w:val="single" w:sz="4" w:space="0" w:color="auto"/>
              <w:bottom w:val="single" w:sz="4" w:space="0" w:color="auto"/>
              <w:right w:val="single" w:sz="4" w:space="0" w:color="auto"/>
            </w:tcBorders>
            <w:hideMark/>
          </w:tcPr>
          <w:p w14:paraId="2796B692" w14:textId="449E0120" w:rsidR="00111675" w:rsidRPr="002C1F3E" w:rsidRDefault="00111675" w:rsidP="00111675">
            <w:pPr>
              <w:ind w:right="-1"/>
              <w:rPr>
                <w:rFonts w:ascii="Ubuntu" w:hAnsi="Ubuntu" w:cs="Arial"/>
                <w:bCs/>
                <w:sz w:val="22"/>
              </w:rPr>
            </w:pPr>
            <w:r w:rsidRPr="002C1F3E">
              <w:rPr>
                <w:rFonts w:ascii="Ubuntu" w:hAnsi="Ubuntu" w:cs="Arial"/>
                <w:bCs/>
                <w:sz w:val="22"/>
              </w:rPr>
              <w:t>Sutarties įvykdymo užtikrinimas (banko garantija arba draudimo bendrovės laidavimo raštas)</w:t>
            </w:r>
            <w:r w:rsidR="00926725" w:rsidRPr="002C1F3E">
              <w:rPr>
                <w:rFonts w:ascii="Ubuntu" w:hAnsi="Ubuntu" w:cs="Arial"/>
                <w:bCs/>
                <w:sz w:val="22"/>
              </w:rPr>
              <w:t xml:space="preserve"> </w:t>
            </w:r>
          </w:p>
        </w:tc>
        <w:tc>
          <w:tcPr>
            <w:tcW w:w="2340" w:type="dxa"/>
            <w:tcBorders>
              <w:top w:val="single" w:sz="4" w:space="0" w:color="auto"/>
              <w:left w:val="single" w:sz="4" w:space="0" w:color="auto"/>
              <w:bottom w:val="single" w:sz="4" w:space="0" w:color="auto"/>
              <w:right w:val="single" w:sz="4" w:space="0" w:color="auto"/>
            </w:tcBorders>
            <w:hideMark/>
          </w:tcPr>
          <w:p w14:paraId="5BE6CB8A" w14:textId="60386D57" w:rsidR="00111675" w:rsidRPr="002C1F3E" w:rsidRDefault="005B6099" w:rsidP="00850C0F">
            <w:pPr>
              <w:ind w:right="-1"/>
              <w:rPr>
                <w:rFonts w:ascii="Ubuntu" w:hAnsi="Ubuntu" w:cs="Arial"/>
                <w:bCs/>
                <w:sz w:val="22"/>
              </w:rPr>
            </w:pPr>
            <w:r w:rsidRPr="002C1F3E">
              <w:rPr>
                <w:rFonts w:ascii="Ubuntu" w:hAnsi="Ubuntu" w:cs="Arial"/>
                <w:bCs/>
                <w:sz w:val="22"/>
              </w:rPr>
              <w:t>Rangovas</w:t>
            </w:r>
            <w:r w:rsidR="00111675" w:rsidRPr="002C1F3E">
              <w:rPr>
                <w:rFonts w:ascii="Ubuntu" w:hAnsi="Ubuntu" w:cs="Arial"/>
                <w:bCs/>
                <w:sz w:val="22"/>
              </w:rPr>
              <w:t xml:space="preserve"> pateikia ne vėliau kaip per </w:t>
            </w:r>
            <w:r w:rsidR="00850C0F" w:rsidRPr="002C1F3E">
              <w:rPr>
                <w:rFonts w:ascii="Ubuntu" w:hAnsi="Ubuntu" w:cs="Arial"/>
                <w:bCs/>
                <w:sz w:val="22"/>
              </w:rPr>
              <w:t>10</w:t>
            </w:r>
            <w:r w:rsidR="00111675" w:rsidRPr="002C1F3E">
              <w:rPr>
                <w:rFonts w:ascii="Ubuntu" w:hAnsi="Ubuntu" w:cs="Arial"/>
                <w:bCs/>
                <w:sz w:val="22"/>
              </w:rPr>
              <w:t xml:space="preserve"> darbo dienas nuo Sutarties pasirašymo dienos.</w:t>
            </w:r>
          </w:p>
        </w:tc>
        <w:tc>
          <w:tcPr>
            <w:tcW w:w="1800" w:type="dxa"/>
            <w:tcBorders>
              <w:top w:val="single" w:sz="4" w:space="0" w:color="auto"/>
              <w:left w:val="single" w:sz="4" w:space="0" w:color="auto"/>
              <w:bottom w:val="single" w:sz="4" w:space="0" w:color="auto"/>
              <w:right w:val="single" w:sz="4" w:space="0" w:color="auto"/>
            </w:tcBorders>
            <w:hideMark/>
          </w:tcPr>
          <w:p w14:paraId="401B586E" w14:textId="77777777" w:rsidR="00111675" w:rsidRPr="002C1F3E" w:rsidRDefault="00111675" w:rsidP="00111675">
            <w:pPr>
              <w:ind w:right="-1"/>
              <w:rPr>
                <w:rFonts w:ascii="Ubuntu" w:hAnsi="Ubuntu" w:cs="Arial"/>
                <w:bCs/>
                <w:sz w:val="22"/>
              </w:rPr>
            </w:pPr>
            <w:r w:rsidRPr="002C1F3E">
              <w:rPr>
                <w:rFonts w:ascii="Ubuntu" w:hAnsi="Ubuntu" w:cs="Arial"/>
                <w:bCs/>
                <w:sz w:val="22"/>
              </w:rPr>
              <w:t>5 % nuo bendros Sutarties kainos</w:t>
            </w:r>
          </w:p>
        </w:tc>
        <w:tc>
          <w:tcPr>
            <w:tcW w:w="3409" w:type="dxa"/>
            <w:tcBorders>
              <w:top w:val="single" w:sz="4" w:space="0" w:color="auto"/>
              <w:left w:val="single" w:sz="4" w:space="0" w:color="auto"/>
              <w:bottom w:val="single" w:sz="4" w:space="0" w:color="auto"/>
              <w:right w:val="single" w:sz="4" w:space="0" w:color="auto"/>
            </w:tcBorders>
            <w:hideMark/>
          </w:tcPr>
          <w:p w14:paraId="741C51FE" w14:textId="24965DD2" w:rsidR="00111675" w:rsidRPr="002C1F3E" w:rsidRDefault="00111675" w:rsidP="00111675">
            <w:pPr>
              <w:ind w:right="-1"/>
              <w:rPr>
                <w:rFonts w:ascii="Ubuntu" w:hAnsi="Ubuntu" w:cs="Arial"/>
                <w:bCs/>
                <w:sz w:val="22"/>
              </w:rPr>
            </w:pPr>
            <w:r w:rsidRPr="002C1F3E">
              <w:rPr>
                <w:rFonts w:ascii="Ubuntu" w:hAnsi="Ubuntu" w:cs="Arial"/>
                <w:bCs/>
                <w:sz w:val="22"/>
              </w:rPr>
              <w:t xml:space="preserve">Įsigalioja banko garantijos ar draudimo bendrovės laidavimo rašto išdavimo dieną arba jame nurodytą vėlesnę dieną ir galioja </w:t>
            </w:r>
            <w:r w:rsidR="00A53A7B" w:rsidRPr="002C1F3E">
              <w:rPr>
                <w:rFonts w:ascii="Ubuntu" w:hAnsi="Ubuntu" w:cs="Arial"/>
                <w:bCs/>
                <w:sz w:val="22"/>
              </w:rPr>
              <w:t xml:space="preserve">30 d. ilgiau už Sutarties </w:t>
            </w:r>
            <w:r w:rsidRPr="002C1F3E">
              <w:rPr>
                <w:rFonts w:ascii="Ubuntu" w:hAnsi="Ubuntu" w:cs="Arial"/>
                <w:bCs/>
                <w:sz w:val="22"/>
              </w:rPr>
              <w:t>galiojimo laikotarpį.</w:t>
            </w:r>
          </w:p>
        </w:tc>
      </w:tr>
    </w:tbl>
    <w:p w14:paraId="3EB08A22" w14:textId="77777777" w:rsidR="00111675" w:rsidRPr="002C1F3E" w:rsidRDefault="00111675" w:rsidP="00111675">
      <w:pPr>
        <w:pStyle w:val="ppppp"/>
        <w:tabs>
          <w:tab w:val="left" w:pos="567"/>
        </w:tabs>
        <w:ind w:right="-1" w:firstLine="0"/>
        <w:rPr>
          <w:rFonts w:ascii="Ubuntu" w:eastAsiaTheme="minorHAnsi" w:hAnsi="Ubuntu" w:cs="Arial"/>
          <w:bCs/>
          <w:sz w:val="22"/>
          <w:szCs w:val="22"/>
        </w:rPr>
      </w:pPr>
      <w:r w:rsidRPr="002C1F3E">
        <w:rPr>
          <w:rFonts w:ascii="Ubuntu" w:eastAsiaTheme="minorHAnsi" w:hAnsi="Ubuntu" w:cs="Arial"/>
          <w:bCs/>
          <w:sz w:val="22"/>
          <w:szCs w:val="22"/>
        </w:rPr>
        <w:tab/>
      </w:r>
    </w:p>
    <w:p w14:paraId="11D825DC" w14:textId="1161DB62" w:rsidR="00111675" w:rsidRPr="002C1F3E" w:rsidRDefault="00111675" w:rsidP="00111675">
      <w:pPr>
        <w:pStyle w:val="ppppp"/>
        <w:ind w:left="567" w:right="-1" w:hanging="567"/>
        <w:rPr>
          <w:rFonts w:ascii="Ubuntu" w:eastAsiaTheme="minorHAnsi" w:hAnsi="Ubuntu" w:cs="Arial"/>
          <w:bCs/>
          <w:sz w:val="22"/>
          <w:szCs w:val="22"/>
        </w:rPr>
      </w:pPr>
      <w:r w:rsidRPr="002C1F3E">
        <w:rPr>
          <w:rFonts w:ascii="Ubuntu" w:eastAsiaTheme="minorHAnsi" w:hAnsi="Ubuntu" w:cs="Arial"/>
          <w:bCs/>
          <w:sz w:val="22"/>
          <w:szCs w:val="22"/>
        </w:rPr>
        <w:t>1</w:t>
      </w:r>
      <w:r w:rsidR="00CB6EC4" w:rsidRPr="002C1F3E">
        <w:rPr>
          <w:rFonts w:ascii="Ubuntu" w:eastAsiaTheme="minorHAnsi" w:hAnsi="Ubuntu" w:cs="Arial"/>
          <w:bCs/>
          <w:sz w:val="22"/>
          <w:szCs w:val="22"/>
        </w:rPr>
        <w:t>1</w:t>
      </w:r>
      <w:r w:rsidRPr="002C1F3E">
        <w:rPr>
          <w:rFonts w:ascii="Ubuntu" w:eastAsiaTheme="minorHAnsi" w:hAnsi="Ubuntu" w:cs="Arial"/>
          <w:bCs/>
          <w:sz w:val="22"/>
          <w:szCs w:val="22"/>
        </w:rPr>
        <w:t xml:space="preserve">.2. </w:t>
      </w:r>
      <w:r w:rsidR="005B6099" w:rsidRPr="002C1F3E">
        <w:rPr>
          <w:rFonts w:ascii="Ubuntu" w:eastAsiaTheme="minorHAnsi" w:hAnsi="Ubuntu" w:cs="Arial"/>
          <w:bCs/>
          <w:sz w:val="22"/>
          <w:szCs w:val="22"/>
        </w:rPr>
        <w:t>Rangovas</w:t>
      </w:r>
      <w:r w:rsidRPr="002C1F3E">
        <w:rPr>
          <w:rFonts w:ascii="Ubuntu" w:eastAsiaTheme="minorHAnsi" w:hAnsi="Ubuntu" w:cs="Arial"/>
          <w:bCs/>
          <w:sz w:val="22"/>
          <w:szCs w:val="22"/>
        </w:rPr>
        <w:t xml:space="preserve"> pateikia Lietuvos Respublikoje ar užsienyje registruoto banko išduotą Sutarties įvykdymo užtikrinimo garantiją pagal pirmą pareikalavimą arba Lietuvos Respublikoje ar užsienyje registruotos draudimo bendrovės laidavimą. Pateikiami dokumentų originalai.  Užtikrinimas privalo būti  tinkamai įformintas, atitinkantis galio</w:t>
      </w:r>
      <w:r w:rsidR="005B6099" w:rsidRPr="002C1F3E">
        <w:rPr>
          <w:rFonts w:ascii="Ubuntu" w:eastAsiaTheme="minorHAnsi" w:hAnsi="Ubuntu" w:cs="Arial"/>
          <w:bCs/>
          <w:sz w:val="22"/>
          <w:szCs w:val="22"/>
        </w:rPr>
        <w:t>jančių teisės aktų reikalavimus.</w:t>
      </w:r>
    </w:p>
    <w:p w14:paraId="2C3133C7" w14:textId="26F18F3A" w:rsidR="00111675" w:rsidRPr="002C1F3E" w:rsidRDefault="00111675" w:rsidP="00111675">
      <w:pPr>
        <w:ind w:left="567" w:right="-1" w:hanging="567"/>
        <w:rPr>
          <w:rFonts w:ascii="Ubuntu" w:hAnsi="Ubuntu" w:cs="Arial"/>
          <w:bCs/>
          <w:sz w:val="22"/>
        </w:rPr>
      </w:pPr>
      <w:r w:rsidRPr="002C1F3E">
        <w:rPr>
          <w:rFonts w:ascii="Ubuntu" w:hAnsi="Ubuntu" w:cs="Arial"/>
          <w:bCs/>
          <w:sz w:val="22"/>
        </w:rPr>
        <w:t>1</w:t>
      </w:r>
      <w:r w:rsidR="00CB6EC4" w:rsidRPr="002C1F3E">
        <w:rPr>
          <w:rFonts w:ascii="Ubuntu" w:hAnsi="Ubuntu" w:cs="Arial"/>
          <w:bCs/>
          <w:sz w:val="22"/>
        </w:rPr>
        <w:t>1</w:t>
      </w:r>
      <w:r w:rsidRPr="002C1F3E">
        <w:rPr>
          <w:rFonts w:ascii="Ubuntu" w:hAnsi="Ubuntu" w:cs="Arial"/>
          <w:bCs/>
          <w:sz w:val="22"/>
        </w:rPr>
        <w:t xml:space="preserve">.3. Sutarties įvykdymo užtikrinimas turi būti besąlyginis ir neatšaukiamas, išmokamas pagal Užsakovo pirmąjį raštišką reikalavimą mokėti, reikalavimo nepagrindžiant, tačiau nurodant, kokie </w:t>
      </w:r>
      <w:r w:rsidR="005B6099" w:rsidRPr="002C1F3E">
        <w:rPr>
          <w:rFonts w:ascii="Ubuntu" w:hAnsi="Ubuntu" w:cs="Arial"/>
          <w:bCs/>
          <w:sz w:val="22"/>
        </w:rPr>
        <w:t>Rangovo</w:t>
      </w:r>
      <w:r w:rsidRPr="002C1F3E">
        <w:rPr>
          <w:rFonts w:ascii="Ubuntu" w:hAnsi="Ubuntu" w:cs="Arial"/>
          <w:bCs/>
          <w:sz w:val="22"/>
        </w:rPr>
        <w:t xml:space="preserve"> sutartiniai įsipareigojimai buvo neįvykdyti (netinkamai įvykdyti). Sutarties įvykdymo užtikrinimu garantuojama, kad </w:t>
      </w:r>
      <w:r w:rsidR="005B6099" w:rsidRPr="002C1F3E">
        <w:rPr>
          <w:rFonts w:ascii="Ubuntu" w:hAnsi="Ubuntu" w:cs="Arial"/>
          <w:bCs/>
          <w:sz w:val="22"/>
        </w:rPr>
        <w:t>Rangovas</w:t>
      </w:r>
      <w:r w:rsidRPr="002C1F3E">
        <w:rPr>
          <w:rFonts w:ascii="Ubuntu" w:hAnsi="Ubuntu" w:cs="Arial"/>
          <w:bCs/>
          <w:sz w:val="22"/>
        </w:rPr>
        <w:t xml:space="preserve"> Sutartį vykdys tinkamai pagal Sutartyje ir teisės aktuose nustatytus reikalavimus</w:t>
      </w:r>
      <w:r w:rsidR="0058042F" w:rsidRPr="002C1F3E">
        <w:rPr>
          <w:rFonts w:ascii="Ubuntu" w:hAnsi="Ubuntu" w:cs="Arial"/>
          <w:bCs/>
          <w:sz w:val="22"/>
        </w:rPr>
        <w:t>.</w:t>
      </w:r>
    </w:p>
    <w:p w14:paraId="631EAE53" w14:textId="77777777" w:rsidR="004A53A5" w:rsidRPr="002C1F3E" w:rsidRDefault="004A53A5" w:rsidP="004A53A5">
      <w:pPr>
        <w:suppressAutoHyphens/>
        <w:autoSpaceDN w:val="0"/>
        <w:spacing w:before="120" w:after="0" w:line="240" w:lineRule="auto"/>
        <w:ind w:left="567"/>
        <w:textAlignment w:val="baseline"/>
        <w:rPr>
          <w:rFonts w:ascii="Ubuntu" w:hAnsi="Ubuntu" w:cs="Arial"/>
          <w:sz w:val="22"/>
        </w:rPr>
      </w:pPr>
    </w:p>
    <w:p w14:paraId="5408EDC9" w14:textId="77777777" w:rsidR="00A56DE5" w:rsidRPr="002C1F3E" w:rsidRDefault="00A56DE5" w:rsidP="0094523E">
      <w:pPr>
        <w:numPr>
          <w:ilvl w:val="0"/>
          <w:numId w:val="31"/>
        </w:numPr>
        <w:suppressAutoHyphens/>
        <w:autoSpaceDN w:val="0"/>
        <w:spacing w:after="0" w:line="240" w:lineRule="auto"/>
        <w:textAlignment w:val="baseline"/>
        <w:rPr>
          <w:rFonts w:ascii="Ubuntu" w:hAnsi="Ubuntu" w:cs="Arial"/>
          <w:b/>
          <w:bCs/>
          <w:sz w:val="22"/>
        </w:rPr>
      </w:pPr>
      <w:r w:rsidRPr="002C1F3E">
        <w:rPr>
          <w:rFonts w:ascii="Ubuntu" w:hAnsi="Ubuntu" w:cs="Arial"/>
          <w:b/>
          <w:bCs/>
          <w:sz w:val="22"/>
        </w:rPr>
        <w:t>Šalių atsakomybė</w:t>
      </w:r>
      <w:r w:rsidR="003A68F6" w:rsidRPr="002C1F3E">
        <w:rPr>
          <w:rFonts w:ascii="Ubuntu" w:hAnsi="Ubuntu" w:cs="Arial"/>
          <w:b/>
          <w:bCs/>
          <w:sz w:val="22"/>
        </w:rPr>
        <w:t>.</w:t>
      </w:r>
    </w:p>
    <w:p w14:paraId="759725DD" w14:textId="241E1FF4"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Užsak</w:t>
      </w:r>
      <w:r w:rsidR="00CB6EC4" w:rsidRPr="002C1F3E">
        <w:rPr>
          <w:rFonts w:ascii="Ubuntu" w:hAnsi="Ubuntu" w:cs="Arial"/>
          <w:sz w:val="22"/>
        </w:rPr>
        <w:t>o</w:t>
      </w:r>
      <w:r w:rsidRPr="002C1F3E">
        <w:rPr>
          <w:rFonts w:ascii="Ubuntu" w:hAnsi="Ubuntu" w:cs="Arial"/>
          <w:sz w:val="22"/>
        </w:rPr>
        <w:t>vas, uždelsęs sumokėti Rangovui priklausančias sumas šioje Sutartyje nustatyta tvarka ir terminais, moka Rangovui 0,0</w:t>
      </w:r>
      <w:r w:rsidR="00850C0F" w:rsidRPr="002C1F3E">
        <w:rPr>
          <w:rFonts w:ascii="Ubuntu" w:hAnsi="Ubuntu" w:cs="Arial"/>
          <w:sz w:val="22"/>
        </w:rPr>
        <w:t>4</w:t>
      </w:r>
      <w:r w:rsidRPr="002C1F3E">
        <w:rPr>
          <w:rFonts w:ascii="Ubuntu" w:hAnsi="Ubuntu" w:cs="Arial"/>
          <w:sz w:val="22"/>
        </w:rPr>
        <w:t xml:space="preserve"> </w:t>
      </w:r>
      <w:r w:rsidR="0058042F" w:rsidRPr="002C1F3E">
        <w:rPr>
          <w:rFonts w:ascii="Ubuntu" w:hAnsi="Ubuntu" w:cs="Arial"/>
          <w:sz w:val="22"/>
        </w:rPr>
        <w:t xml:space="preserve">% </w:t>
      </w:r>
      <w:r w:rsidRPr="002C1F3E">
        <w:rPr>
          <w:rFonts w:ascii="Ubuntu" w:hAnsi="Ubuntu" w:cs="Arial"/>
          <w:sz w:val="22"/>
        </w:rPr>
        <w:t>(</w:t>
      </w:r>
      <w:r w:rsidR="00850C0F" w:rsidRPr="002C1F3E">
        <w:rPr>
          <w:rFonts w:ascii="Ubuntu" w:hAnsi="Ubuntu" w:cs="Arial"/>
          <w:sz w:val="22"/>
        </w:rPr>
        <w:t>keturių</w:t>
      </w:r>
      <w:r w:rsidRPr="002C1F3E">
        <w:rPr>
          <w:rFonts w:ascii="Ubuntu" w:hAnsi="Ubuntu" w:cs="Arial"/>
          <w:sz w:val="22"/>
        </w:rPr>
        <w:t xml:space="preserve"> šimtųjų</w:t>
      </w:r>
      <w:r w:rsidR="0058042F" w:rsidRPr="002C1F3E">
        <w:rPr>
          <w:rFonts w:ascii="Ubuntu" w:hAnsi="Ubuntu" w:cs="Arial"/>
          <w:sz w:val="22"/>
        </w:rPr>
        <w:t xml:space="preserve"> procento</w:t>
      </w:r>
      <w:r w:rsidRPr="002C1F3E">
        <w:rPr>
          <w:rFonts w:ascii="Ubuntu" w:hAnsi="Ubuntu" w:cs="Arial"/>
          <w:sz w:val="22"/>
        </w:rPr>
        <w:t>) dydžio delspinigius nuo neapmokėtų darbų kainos už kiekvieną uždelstą dieną.</w:t>
      </w:r>
    </w:p>
    <w:p w14:paraId="42947410" w14:textId="08377B59" w:rsidR="00A56DE5" w:rsidRPr="002C1F3E" w:rsidRDefault="00A56DE5" w:rsidP="002E0F99">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Rangovas neužbaigęs darbų </w:t>
      </w:r>
      <w:r w:rsidR="00926725" w:rsidRPr="002C1F3E">
        <w:rPr>
          <w:rFonts w:ascii="Ubuntu" w:hAnsi="Ubuntu" w:cs="Arial"/>
          <w:sz w:val="22"/>
        </w:rPr>
        <w:t>S</w:t>
      </w:r>
      <w:r w:rsidRPr="002C1F3E">
        <w:rPr>
          <w:rFonts w:ascii="Ubuntu" w:hAnsi="Ubuntu" w:cs="Arial"/>
          <w:sz w:val="22"/>
        </w:rPr>
        <w:t>utartyje numatytu laiku moka Užsakovui 0,0</w:t>
      </w:r>
      <w:r w:rsidR="00850C0F" w:rsidRPr="002C1F3E">
        <w:rPr>
          <w:rFonts w:ascii="Ubuntu" w:hAnsi="Ubuntu" w:cs="Arial"/>
          <w:sz w:val="22"/>
        </w:rPr>
        <w:t>4</w:t>
      </w:r>
      <w:r w:rsidRPr="002C1F3E">
        <w:rPr>
          <w:rFonts w:ascii="Ubuntu" w:hAnsi="Ubuntu" w:cs="Arial"/>
          <w:sz w:val="22"/>
        </w:rPr>
        <w:t xml:space="preserve"> </w:t>
      </w:r>
      <w:r w:rsidR="0058042F" w:rsidRPr="002C1F3E">
        <w:rPr>
          <w:rFonts w:ascii="Ubuntu" w:hAnsi="Ubuntu" w:cs="Arial"/>
          <w:sz w:val="22"/>
        </w:rPr>
        <w:t xml:space="preserve">% </w:t>
      </w:r>
      <w:r w:rsidRPr="002C1F3E">
        <w:rPr>
          <w:rFonts w:ascii="Ubuntu" w:hAnsi="Ubuntu" w:cs="Arial"/>
          <w:sz w:val="22"/>
        </w:rPr>
        <w:t>(</w:t>
      </w:r>
      <w:r w:rsidR="00850C0F" w:rsidRPr="002C1F3E">
        <w:rPr>
          <w:rFonts w:ascii="Ubuntu" w:hAnsi="Ubuntu" w:cs="Arial"/>
          <w:sz w:val="22"/>
        </w:rPr>
        <w:t>keturių</w:t>
      </w:r>
      <w:r w:rsidRPr="002C1F3E">
        <w:rPr>
          <w:rFonts w:ascii="Ubuntu" w:hAnsi="Ubuntu" w:cs="Arial"/>
          <w:sz w:val="22"/>
        </w:rPr>
        <w:t xml:space="preserve"> šimtųjų</w:t>
      </w:r>
      <w:r w:rsidR="0058042F" w:rsidRPr="002C1F3E">
        <w:rPr>
          <w:rFonts w:ascii="Ubuntu" w:hAnsi="Ubuntu" w:cs="Arial"/>
          <w:sz w:val="22"/>
        </w:rPr>
        <w:t xml:space="preserve"> procento</w:t>
      </w:r>
      <w:r w:rsidRPr="002C1F3E">
        <w:rPr>
          <w:rFonts w:ascii="Ubuntu" w:hAnsi="Ubuntu" w:cs="Arial"/>
          <w:sz w:val="22"/>
        </w:rPr>
        <w:t>) dydžio delspinigius nuo neatliktų darbų vertės už kiekvieną pavėluotą dieną.</w:t>
      </w:r>
    </w:p>
    <w:p w14:paraId="54E72933" w14:textId="6CDDA51A" w:rsidR="00EE7CAB" w:rsidRPr="002C1F3E" w:rsidRDefault="00EE7CAB"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Rangovas, padaręs esminį Sutarties pažeidimą</w:t>
      </w:r>
      <w:r w:rsidR="00850C0F" w:rsidRPr="002C1F3E">
        <w:rPr>
          <w:rFonts w:ascii="Ubuntu" w:hAnsi="Ubuntu" w:cs="Arial"/>
          <w:sz w:val="22"/>
        </w:rPr>
        <w:t xml:space="preserve"> (Sutarties 13.3 punktas)</w:t>
      </w:r>
      <w:r w:rsidRPr="002C1F3E">
        <w:rPr>
          <w:rFonts w:ascii="Ubuntu" w:hAnsi="Ubuntu" w:cs="Arial"/>
          <w:sz w:val="22"/>
        </w:rPr>
        <w:t xml:space="preserve">, Užsakovui pareikalavus, moka Užsakovui 10 proc. baudą nuo pradinės </w:t>
      </w:r>
      <w:r w:rsidR="00825575" w:rsidRPr="002C1F3E">
        <w:rPr>
          <w:rFonts w:ascii="Ubuntu" w:hAnsi="Ubuntu" w:cs="Arial"/>
          <w:sz w:val="22"/>
        </w:rPr>
        <w:t>S</w:t>
      </w:r>
      <w:r w:rsidRPr="002C1F3E">
        <w:rPr>
          <w:rFonts w:ascii="Ubuntu" w:hAnsi="Ubuntu" w:cs="Arial"/>
          <w:sz w:val="22"/>
        </w:rPr>
        <w:t>utarties vertės.</w:t>
      </w:r>
    </w:p>
    <w:p w14:paraId="54356F7D" w14:textId="77777777" w:rsidR="00A56DE5" w:rsidRPr="002C1F3E" w:rsidRDefault="00A56DE5" w:rsidP="0094523E">
      <w:pPr>
        <w:numPr>
          <w:ilvl w:val="1"/>
          <w:numId w:val="31"/>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Jei apskaičiuoti delspinigiai viršija 10%</w:t>
      </w:r>
      <w:r w:rsidRPr="002C1F3E">
        <w:rPr>
          <w:rFonts w:ascii="Ubuntu" w:hAnsi="Ubuntu" w:cs="Arial"/>
          <w:i/>
          <w:color w:val="0000FF"/>
          <w:sz w:val="22"/>
        </w:rPr>
        <w:t xml:space="preserve"> </w:t>
      </w:r>
      <w:r w:rsidRPr="002C1F3E">
        <w:rPr>
          <w:rFonts w:ascii="Ubuntu" w:hAnsi="Ubuntu" w:cs="Arial"/>
          <w:sz w:val="22"/>
        </w:rPr>
        <w:t xml:space="preserve">bendros Sutarties kainos, Užsakovas gali, prieš tai raštu įspėjęs </w:t>
      </w:r>
      <w:r w:rsidR="00F706A6" w:rsidRPr="002C1F3E">
        <w:rPr>
          <w:rFonts w:ascii="Ubuntu" w:hAnsi="Ubuntu" w:cs="Arial"/>
          <w:sz w:val="22"/>
        </w:rPr>
        <w:t>Rangov</w:t>
      </w:r>
      <w:r w:rsidRPr="002C1F3E">
        <w:rPr>
          <w:rFonts w:ascii="Ubuntu" w:hAnsi="Ubuntu" w:cs="Arial"/>
          <w:sz w:val="22"/>
        </w:rPr>
        <w:t>ą:</w:t>
      </w:r>
    </w:p>
    <w:p w14:paraId="2102FAE9" w14:textId="77777777" w:rsidR="00A56DE5" w:rsidRPr="002C1F3E" w:rsidRDefault="00A56DE5" w:rsidP="0094523E">
      <w:pPr>
        <w:pStyle w:val="Sraopastraipa"/>
        <w:numPr>
          <w:ilvl w:val="2"/>
          <w:numId w:val="31"/>
        </w:numPr>
        <w:suppressAutoHyphens/>
        <w:autoSpaceDN w:val="0"/>
        <w:spacing w:after="0" w:line="240" w:lineRule="auto"/>
        <w:contextualSpacing w:val="0"/>
        <w:textAlignment w:val="baseline"/>
        <w:rPr>
          <w:rFonts w:ascii="Ubuntu" w:hAnsi="Ubuntu" w:cs="Arial"/>
          <w:sz w:val="22"/>
        </w:rPr>
      </w:pPr>
      <w:r w:rsidRPr="002C1F3E">
        <w:rPr>
          <w:rFonts w:ascii="Ubuntu" w:hAnsi="Ubuntu" w:cs="Arial"/>
          <w:sz w:val="22"/>
        </w:rPr>
        <w:t xml:space="preserve">išskaičiuoti delspinigių sumą iš </w:t>
      </w:r>
      <w:r w:rsidR="00F706A6" w:rsidRPr="002C1F3E">
        <w:rPr>
          <w:rFonts w:ascii="Ubuntu" w:hAnsi="Ubuntu" w:cs="Arial"/>
          <w:sz w:val="22"/>
        </w:rPr>
        <w:t>Rangov</w:t>
      </w:r>
      <w:r w:rsidRPr="002C1F3E">
        <w:rPr>
          <w:rFonts w:ascii="Ubuntu" w:hAnsi="Ubuntu" w:cs="Arial"/>
          <w:sz w:val="22"/>
        </w:rPr>
        <w:t>ui mokėtinų sumų;</w:t>
      </w:r>
    </w:p>
    <w:p w14:paraId="0A6070B9" w14:textId="77777777" w:rsidR="00A56DE5" w:rsidRPr="002C1F3E" w:rsidRDefault="00A56DE5" w:rsidP="0094523E">
      <w:pPr>
        <w:pStyle w:val="Sraopastraipa"/>
        <w:numPr>
          <w:ilvl w:val="2"/>
          <w:numId w:val="31"/>
        </w:numPr>
        <w:suppressAutoHyphens/>
        <w:autoSpaceDN w:val="0"/>
        <w:spacing w:after="0" w:line="240" w:lineRule="auto"/>
        <w:contextualSpacing w:val="0"/>
        <w:textAlignment w:val="baseline"/>
        <w:rPr>
          <w:rFonts w:ascii="Ubuntu" w:hAnsi="Ubuntu" w:cs="Arial"/>
          <w:sz w:val="22"/>
        </w:rPr>
      </w:pPr>
      <w:r w:rsidRPr="002C1F3E">
        <w:rPr>
          <w:rFonts w:ascii="Ubuntu" w:hAnsi="Ubuntu" w:cs="Arial"/>
          <w:sz w:val="22"/>
        </w:rPr>
        <w:t>pasinaudoti Sutarties įvykdymo užtikrinimu;</w:t>
      </w:r>
    </w:p>
    <w:p w14:paraId="30D125E6" w14:textId="77777777" w:rsidR="00A56DE5" w:rsidRPr="002C1F3E" w:rsidRDefault="00A56DE5" w:rsidP="0094523E">
      <w:pPr>
        <w:pStyle w:val="Sraopastraipa"/>
        <w:numPr>
          <w:ilvl w:val="2"/>
          <w:numId w:val="31"/>
        </w:numPr>
        <w:suppressAutoHyphens/>
        <w:autoSpaceDN w:val="0"/>
        <w:spacing w:after="0" w:line="240" w:lineRule="auto"/>
        <w:contextualSpacing w:val="0"/>
        <w:textAlignment w:val="baseline"/>
        <w:rPr>
          <w:rFonts w:ascii="Ubuntu" w:hAnsi="Ubuntu" w:cs="Arial"/>
          <w:sz w:val="22"/>
        </w:rPr>
      </w:pPr>
      <w:r w:rsidRPr="002C1F3E">
        <w:rPr>
          <w:rFonts w:ascii="Ubuntu" w:hAnsi="Ubuntu" w:cs="Arial"/>
          <w:sz w:val="22"/>
        </w:rPr>
        <w:t>nutraukti Sutartį.</w:t>
      </w:r>
    </w:p>
    <w:p w14:paraId="54D69AEB" w14:textId="77777777" w:rsidR="00850C0F" w:rsidRPr="002C1F3E" w:rsidRDefault="00850C0F" w:rsidP="003A68F6">
      <w:pPr>
        <w:pStyle w:val="Sraopastraipa"/>
        <w:suppressAutoHyphens/>
        <w:autoSpaceDN w:val="0"/>
        <w:spacing w:after="0" w:line="240" w:lineRule="auto"/>
        <w:ind w:left="1304"/>
        <w:contextualSpacing w:val="0"/>
        <w:textAlignment w:val="baseline"/>
        <w:rPr>
          <w:rFonts w:ascii="Ubuntu" w:hAnsi="Ubuntu" w:cs="Arial"/>
          <w:sz w:val="22"/>
        </w:rPr>
      </w:pPr>
    </w:p>
    <w:p w14:paraId="7B21800D" w14:textId="77777777" w:rsidR="00850C0F" w:rsidRPr="002C1F3E" w:rsidRDefault="00850C0F" w:rsidP="00850C0F">
      <w:pPr>
        <w:spacing w:after="0" w:line="240" w:lineRule="auto"/>
        <w:ind w:left="567" w:hanging="567"/>
        <w:rPr>
          <w:rFonts w:ascii="Ubuntu" w:eastAsia="Times New Roman" w:hAnsi="Ubuntu" w:cs="Arial"/>
          <w:sz w:val="22"/>
          <w:lang w:eastAsia="da-DK"/>
        </w:rPr>
      </w:pPr>
      <w:r w:rsidRPr="002C1F3E">
        <w:rPr>
          <w:rFonts w:ascii="Ubuntu" w:hAnsi="Ubuntu" w:cs="Arial"/>
          <w:sz w:val="22"/>
        </w:rPr>
        <w:t xml:space="preserve">12.5. Jei faktiškai pasiektas Darbų kokybės kriterijus (Darbų atlikimo terminas) neatitinka, yra blogesnis už Rangovo pasiūlyme deklaruotą, Rangovas moka Užsakovui 150,00 Eur (vieną šimtas penkiasdešimt eurų) baudą už 1 (vieną) vėlavimo dieną. Ši suma sumokama per 5 </w:t>
      </w:r>
      <w:r w:rsidRPr="002C1F3E">
        <w:rPr>
          <w:rFonts w:ascii="Ubuntu" w:hAnsi="Ubuntu" w:cs="Arial"/>
          <w:sz w:val="22"/>
        </w:rPr>
        <w:lastRenderedPageBreak/>
        <w:t xml:space="preserve">dienas po Deklaruojamo darbų kokybės kriterijaus - Darbų atlikimo termino  atitikties deklaracijos pasirašymo dienos. </w:t>
      </w:r>
      <w:r w:rsidRPr="002C1F3E">
        <w:rPr>
          <w:rFonts w:ascii="Ubuntu" w:eastAsia="Times New Roman" w:hAnsi="Ubuntu" w:cs="Arial"/>
          <w:sz w:val="22"/>
          <w:lang w:eastAsia="da-DK"/>
        </w:rPr>
        <w:t>Jei faktiškai pasiekti Darbų kokybės kriterijai atitinka arba yra geresni už Rangovo pasiūlyme deklaruotus Darbų kokybės kriterijus, laikoma, kad faktiškai pasiekti Darbų kokybės kriterijai atitinka Rangovo pasiūlyme deklaruotus Darbų kokybės kriterijus.</w:t>
      </w:r>
    </w:p>
    <w:p w14:paraId="62A7C756" w14:textId="312532FA" w:rsidR="003A68F6" w:rsidRPr="002C1F3E" w:rsidRDefault="003A68F6" w:rsidP="00850C0F">
      <w:pPr>
        <w:pStyle w:val="Sraopastraipa"/>
        <w:suppressAutoHyphens/>
        <w:autoSpaceDN w:val="0"/>
        <w:spacing w:after="0" w:line="240" w:lineRule="auto"/>
        <w:ind w:left="567" w:hanging="567"/>
        <w:contextualSpacing w:val="0"/>
        <w:textAlignment w:val="baseline"/>
        <w:rPr>
          <w:rFonts w:ascii="Ubuntu" w:hAnsi="Ubuntu" w:cs="Arial"/>
          <w:sz w:val="22"/>
        </w:rPr>
      </w:pPr>
    </w:p>
    <w:p w14:paraId="7D52A806" w14:textId="77F7FEF8" w:rsidR="002919F5" w:rsidRPr="002C1F3E" w:rsidRDefault="002919F5" w:rsidP="002919F5">
      <w:pPr>
        <w:pStyle w:val="Sraopastraipa"/>
        <w:suppressAutoHyphens/>
        <w:autoSpaceDN w:val="0"/>
        <w:spacing w:after="0" w:line="240" w:lineRule="auto"/>
        <w:ind w:left="0"/>
        <w:contextualSpacing w:val="0"/>
        <w:textAlignment w:val="baseline"/>
        <w:rPr>
          <w:rFonts w:ascii="Ubuntu" w:hAnsi="Ubuntu" w:cs="Arial"/>
          <w:b/>
          <w:bCs/>
          <w:sz w:val="22"/>
        </w:rPr>
      </w:pPr>
      <w:r w:rsidRPr="002C1F3E">
        <w:rPr>
          <w:rFonts w:ascii="Ubuntu" w:hAnsi="Ubuntu" w:cs="Arial"/>
          <w:b/>
          <w:bCs/>
          <w:sz w:val="22"/>
        </w:rPr>
        <w:t xml:space="preserve">13.Sutarties pažeidimas </w:t>
      </w:r>
    </w:p>
    <w:p w14:paraId="7FFD796F" w14:textId="77777777" w:rsidR="006B2C28" w:rsidRPr="002C1F3E" w:rsidRDefault="006B2C28" w:rsidP="0094523E">
      <w:pPr>
        <w:pStyle w:val="Sraopastraipa"/>
        <w:suppressAutoHyphens/>
        <w:autoSpaceDN w:val="0"/>
        <w:spacing w:after="0" w:line="240" w:lineRule="auto"/>
        <w:ind w:left="0"/>
        <w:contextualSpacing w:val="0"/>
        <w:textAlignment w:val="baseline"/>
        <w:rPr>
          <w:rFonts w:ascii="Ubuntu" w:hAnsi="Ubuntu" w:cs="Arial"/>
          <w:sz w:val="22"/>
        </w:rPr>
      </w:pPr>
    </w:p>
    <w:p w14:paraId="72AF538F" w14:textId="42590874" w:rsidR="002919F5" w:rsidRPr="002C1F3E" w:rsidRDefault="006B2C28" w:rsidP="00CB6EC4">
      <w:pPr>
        <w:pStyle w:val="Sraopastraipa"/>
        <w:suppressAutoHyphens/>
        <w:autoSpaceDN w:val="0"/>
        <w:spacing w:after="0" w:line="240" w:lineRule="auto"/>
        <w:ind w:left="567" w:hanging="567"/>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.1. Jeigu Rangovas atliko darbus pažeisdamas šioje Sutartyje numatytas sąlygas, nesilaikė normatyvinių dokumentų ir kitų teisės aktų reikalavimų, Užsakovas turi teisę reikalauti, kad Rangovas: </w:t>
      </w:r>
    </w:p>
    <w:p w14:paraId="796DC6A4" w14:textId="753A4CA8" w:rsidR="002919F5" w:rsidRPr="002C1F3E" w:rsidRDefault="006B2C28" w:rsidP="00CB6EC4">
      <w:pPr>
        <w:pStyle w:val="Sraopastraipa"/>
        <w:suppressAutoHyphens/>
        <w:autoSpaceDN w:val="0"/>
        <w:spacing w:after="0" w:line="240" w:lineRule="auto"/>
        <w:ind w:left="1134" w:hanging="567"/>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.1.1. nedelsiant sustabdytų ir (ar) nutrauktų darbų atlikimą arba </w:t>
      </w:r>
    </w:p>
    <w:p w14:paraId="287D41EB" w14:textId="556E70C1" w:rsidR="002919F5" w:rsidRPr="002C1F3E" w:rsidRDefault="006B2C28" w:rsidP="00CB6EC4">
      <w:pPr>
        <w:pStyle w:val="Sraopastraipa"/>
        <w:suppressAutoHyphens/>
        <w:autoSpaceDN w:val="0"/>
        <w:spacing w:after="0" w:line="240" w:lineRule="auto"/>
        <w:ind w:left="1134" w:hanging="567"/>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.1.2. neatlygintinai pakeistų nekokybiškas medžiagas, gaminius, dirbinius, įrangą, arba </w:t>
      </w:r>
    </w:p>
    <w:p w14:paraId="5EDC5101" w14:textId="5E1297F2" w:rsidR="002919F5" w:rsidRPr="002C1F3E" w:rsidRDefault="006B2C28" w:rsidP="00CB6EC4">
      <w:pPr>
        <w:pStyle w:val="Sraopastraipa"/>
        <w:suppressAutoHyphens/>
        <w:autoSpaceDN w:val="0"/>
        <w:spacing w:after="0" w:line="240" w:lineRule="auto"/>
        <w:ind w:left="1134" w:hanging="567"/>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.1.3. neatlygintinai pagerintų atliekamų darbų kokybę, arba </w:t>
      </w:r>
    </w:p>
    <w:p w14:paraId="72A3E6E0" w14:textId="4CAF40E0" w:rsidR="002919F5" w:rsidRPr="002C1F3E" w:rsidRDefault="006B2C28" w:rsidP="00CB6EC4">
      <w:pPr>
        <w:pStyle w:val="Sraopastraipa"/>
        <w:suppressAutoHyphens/>
        <w:autoSpaceDN w:val="0"/>
        <w:spacing w:after="0" w:line="240" w:lineRule="auto"/>
        <w:ind w:left="1134" w:hanging="567"/>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.1.4. neatlygintinai ištaisytų netinkamai atliktus darbus, arba </w:t>
      </w:r>
    </w:p>
    <w:p w14:paraId="7D8516F6" w14:textId="77B81F2D" w:rsidR="002919F5" w:rsidRPr="002C1F3E" w:rsidRDefault="006B2C28" w:rsidP="00CB6EC4">
      <w:pPr>
        <w:pStyle w:val="Sraopastraipa"/>
        <w:suppressAutoHyphens/>
        <w:autoSpaceDN w:val="0"/>
        <w:spacing w:after="0" w:line="240" w:lineRule="auto"/>
        <w:ind w:left="1134" w:hanging="567"/>
        <w:contextualSpacing w:val="0"/>
        <w:textAlignment w:val="baseline"/>
        <w:rPr>
          <w:rFonts w:ascii="Ubuntu" w:hAnsi="Ubuntu" w:cs="Arial"/>
          <w:sz w:val="22"/>
        </w:rPr>
      </w:pPr>
      <w:r w:rsidRPr="002C1F3E">
        <w:rPr>
          <w:rFonts w:ascii="Ubuntu" w:hAnsi="Ubuntu" w:cs="Arial"/>
          <w:sz w:val="22"/>
        </w:rPr>
        <w:t>13.1</w:t>
      </w:r>
      <w:r w:rsidR="002919F5" w:rsidRPr="002C1F3E">
        <w:rPr>
          <w:rFonts w:ascii="Ubuntu" w:hAnsi="Ubuntu" w:cs="Arial"/>
          <w:sz w:val="22"/>
        </w:rPr>
        <w:t xml:space="preserve">.5. atlygintų Užsakovui darbų trūkumų šalinimo išlaidas. </w:t>
      </w:r>
    </w:p>
    <w:p w14:paraId="1AF86B4E" w14:textId="0FC4F7CC" w:rsidR="002919F5" w:rsidRPr="002C1F3E" w:rsidRDefault="006B2C28" w:rsidP="00CB6EC4">
      <w:pPr>
        <w:pStyle w:val="Sraopastraipa"/>
        <w:suppressAutoHyphens/>
        <w:autoSpaceDN w:val="0"/>
        <w:spacing w:after="0" w:line="240" w:lineRule="auto"/>
        <w:ind w:left="567" w:hanging="567"/>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7BE46A4C" w14:textId="20F808C0" w:rsidR="002919F5" w:rsidRPr="002C1F3E" w:rsidRDefault="006B2C28" w:rsidP="00CB6EC4">
      <w:pPr>
        <w:pStyle w:val="Sraopastraipa"/>
        <w:suppressAutoHyphens/>
        <w:autoSpaceDN w:val="0"/>
        <w:spacing w:after="0" w:line="240" w:lineRule="auto"/>
        <w:ind w:left="567" w:hanging="567"/>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.3. Esminiai Rangovui taikomi Sutarties pažeidimai: </w:t>
      </w:r>
    </w:p>
    <w:p w14:paraId="11BD5E04" w14:textId="3B71AD3A" w:rsidR="002919F5" w:rsidRPr="002C1F3E" w:rsidRDefault="006B2C28" w:rsidP="00CB6EC4">
      <w:pPr>
        <w:pStyle w:val="Sraopastraipa"/>
        <w:suppressAutoHyphens/>
        <w:autoSpaceDN w:val="0"/>
        <w:spacing w:after="0" w:line="240" w:lineRule="auto"/>
        <w:ind w:left="1276" w:hanging="709"/>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.3.1. Rangovas, nepaisydamas Užsakovo raginimo, nepradeda darbų sutartu laiku arba dirba taip lėtai, kad baigti darbus Sutartyje nustatytu laiku būtų tikrai neįmanoma; </w:t>
      </w:r>
    </w:p>
    <w:p w14:paraId="4A081C1A" w14:textId="7F6454DE" w:rsidR="002919F5" w:rsidRPr="002C1F3E" w:rsidRDefault="006B2C28" w:rsidP="00CB6EC4">
      <w:pPr>
        <w:pStyle w:val="Sraopastraipa"/>
        <w:suppressAutoHyphens/>
        <w:autoSpaceDN w:val="0"/>
        <w:spacing w:after="0" w:line="240" w:lineRule="auto"/>
        <w:ind w:left="1276" w:hanging="709"/>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.3.2. Rangovas nesilaiko Sutarties sąlygų dėl darbų kokybės: naudoja netinkamas medžiagas, gaminius ar kitus darbų komponentus arba nepasiektas deklaruojamas rodiklis; </w:t>
      </w:r>
    </w:p>
    <w:p w14:paraId="6E013C25" w14:textId="4EB8477E" w:rsidR="002919F5" w:rsidRPr="002C1F3E" w:rsidRDefault="006B2C28" w:rsidP="00CB6EC4">
      <w:pPr>
        <w:pStyle w:val="Sraopastraipa"/>
        <w:suppressAutoHyphens/>
        <w:autoSpaceDN w:val="0"/>
        <w:spacing w:after="0" w:line="240" w:lineRule="auto"/>
        <w:ind w:left="1276" w:hanging="709"/>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.3.3. Rangovas sudaro subrangos sutartį be Užsakovo sutikimo</w:t>
      </w:r>
      <w:r w:rsidRPr="002C1F3E">
        <w:rPr>
          <w:rFonts w:ascii="Ubuntu" w:hAnsi="Ubuntu" w:cs="Arial"/>
          <w:sz w:val="22"/>
        </w:rPr>
        <w:t>;</w:t>
      </w:r>
    </w:p>
    <w:p w14:paraId="3CA013EF" w14:textId="6B93E7AA" w:rsidR="002919F5" w:rsidRPr="002C1F3E" w:rsidRDefault="006B2C28" w:rsidP="00CB6EC4">
      <w:pPr>
        <w:pStyle w:val="Sraopastraipa"/>
        <w:suppressAutoHyphens/>
        <w:autoSpaceDN w:val="0"/>
        <w:spacing w:after="0" w:line="240" w:lineRule="auto"/>
        <w:ind w:left="1276" w:hanging="709"/>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.3.4. Rangovas nesilaiko kitų, Sutartyje nurodytų, reikalavimų, nors apie tai buvo oficialiai įspėtas ir jam buvo duotas terminas ištaisyti Sutarties vykdymo trūkumus, dėl kurių negalimas tolimesnis Šalių pagal Sutartį prisiimtų įsipareigojimų vykdymas. </w:t>
      </w:r>
    </w:p>
    <w:p w14:paraId="2A1394F1" w14:textId="49F97E82" w:rsidR="002919F5" w:rsidRPr="002C1F3E" w:rsidRDefault="006B2C28" w:rsidP="00CB6EC4">
      <w:pPr>
        <w:pStyle w:val="Sraopastraipa"/>
        <w:suppressAutoHyphens/>
        <w:autoSpaceDN w:val="0"/>
        <w:spacing w:after="0" w:line="240" w:lineRule="auto"/>
        <w:ind w:left="567" w:hanging="567"/>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.4. Esminiai Užsakovui taikomi Sutarties pažeidimai: </w:t>
      </w:r>
    </w:p>
    <w:p w14:paraId="24F45966" w14:textId="23A8BE51" w:rsidR="002919F5" w:rsidRPr="002C1F3E" w:rsidRDefault="006B2C28" w:rsidP="00CB6EC4">
      <w:pPr>
        <w:pStyle w:val="Sraopastraipa"/>
        <w:suppressAutoHyphens/>
        <w:autoSpaceDN w:val="0"/>
        <w:spacing w:after="0" w:line="240" w:lineRule="auto"/>
        <w:ind w:left="1276" w:hanging="709"/>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.4.1. Užsakovas, pagal šios Sutarties nuostatas, vėluoja atsiskaityti daugiau nei 45 kalendorines dienas; </w:t>
      </w:r>
    </w:p>
    <w:p w14:paraId="6D25B5DC" w14:textId="537F28AA" w:rsidR="002919F5" w:rsidRPr="002C1F3E" w:rsidRDefault="006B2C28" w:rsidP="00CB6EC4">
      <w:pPr>
        <w:pStyle w:val="Sraopastraipa"/>
        <w:suppressAutoHyphens/>
        <w:autoSpaceDN w:val="0"/>
        <w:spacing w:after="0" w:line="240" w:lineRule="auto"/>
        <w:ind w:left="1276" w:hanging="709"/>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 xml:space="preserve">.4.2. Užsakovas nesilaiko kitų, Sutartyje nurodytų, reikalavimų, nors apie tai buvo oficialiai įspėtas ir jam buvo duotas terminas ištaisyti Sutarties vykdymo trūkumus, dėl kurių negalimas tolimesnis Šalių pagal Sutartį prisiimtų įsipareigojimų vykdymas. </w:t>
      </w:r>
    </w:p>
    <w:p w14:paraId="286998C4" w14:textId="07D7B515" w:rsidR="002919F5" w:rsidRPr="002C1F3E" w:rsidRDefault="006B2C28" w:rsidP="00CB6EC4">
      <w:pPr>
        <w:pStyle w:val="Sraopastraipa"/>
        <w:suppressAutoHyphens/>
        <w:autoSpaceDN w:val="0"/>
        <w:spacing w:after="0" w:line="240" w:lineRule="auto"/>
        <w:ind w:left="567" w:hanging="567"/>
        <w:contextualSpacing w:val="0"/>
        <w:textAlignment w:val="baseline"/>
        <w:rPr>
          <w:rFonts w:ascii="Ubuntu" w:hAnsi="Ubuntu" w:cs="Arial"/>
          <w:sz w:val="22"/>
        </w:rPr>
      </w:pPr>
      <w:r w:rsidRPr="002C1F3E">
        <w:rPr>
          <w:rFonts w:ascii="Ubuntu" w:hAnsi="Ubuntu" w:cs="Arial"/>
          <w:sz w:val="22"/>
        </w:rPr>
        <w:t>13</w:t>
      </w:r>
      <w:r w:rsidR="002919F5" w:rsidRPr="002C1F3E">
        <w:rPr>
          <w:rFonts w:ascii="Ubuntu" w:hAnsi="Ubuntu" w:cs="Arial"/>
          <w:sz w:val="22"/>
        </w:rPr>
        <w:t>.5. Sutarties nuostatų nesilaikymas neatleidžia Šalių nuo tinkamo ir savalaikio Sutarties sąlygų vykdymo.</w:t>
      </w:r>
    </w:p>
    <w:p w14:paraId="5EF3D346" w14:textId="77777777" w:rsidR="002919F5" w:rsidRPr="002C1F3E" w:rsidRDefault="002919F5" w:rsidP="002919F5">
      <w:pPr>
        <w:pStyle w:val="Sraopastraipa"/>
        <w:suppressAutoHyphens/>
        <w:autoSpaceDN w:val="0"/>
        <w:spacing w:after="0" w:line="240" w:lineRule="auto"/>
        <w:ind w:left="0"/>
        <w:contextualSpacing w:val="0"/>
        <w:textAlignment w:val="baseline"/>
        <w:rPr>
          <w:rFonts w:ascii="Ubuntu" w:hAnsi="Ubuntu" w:cs="Arial"/>
          <w:sz w:val="22"/>
        </w:rPr>
      </w:pPr>
    </w:p>
    <w:p w14:paraId="599725D4" w14:textId="5F2DAA23" w:rsidR="00A56DE5" w:rsidRPr="002C1F3E" w:rsidRDefault="00A56DE5" w:rsidP="00CB6EC4">
      <w:pPr>
        <w:pStyle w:val="Sraopastraipa"/>
        <w:numPr>
          <w:ilvl w:val="0"/>
          <w:numId w:val="32"/>
        </w:numPr>
        <w:suppressAutoHyphens/>
        <w:autoSpaceDN w:val="0"/>
        <w:spacing w:after="0" w:line="240" w:lineRule="auto"/>
        <w:textAlignment w:val="baseline"/>
        <w:rPr>
          <w:rFonts w:ascii="Ubuntu" w:hAnsi="Ubuntu" w:cs="Arial"/>
          <w:b/>
          <w:bCs/>
          <w:sz w:val="22"/>
        </w:rPr>
      </w:pPr>
      <w:r w:rsidRPr="002C1F3E">
        <w:rPr>
          <w:rFonts w:ascii="Ubuntu" w:hAnsi="Ubuntu" w:cs="Arial"/>
          <w:b/>
          <w:bCs/>
          <w:sz w:val="22"/>
        </w:rPr>
        <w:t>Informacijos konfidencialumas</w:t>
      </w:r>
      <w:r w:rsidR="003A68F6" w:rsidRPr="002C1F3E">
        <w:rPr>
          <w:rFonts w:ascii="Ubuntu" w:hAnsi="Ubuntu" w:cs="Arial"/>
          <w:b/>
          <w:bCs/>
          <w:sz w:val="22"/>
        </w:rPr>
        <w:t>.</w:t>
      </w:r>
    </w:p>
    <w:p w14:paraId="16930BF6" w14:textId="77777777" w:rsidR="00A56DE5" w:rsidRPr="002C1F3E" w:rsidRDefault="00A56DE5" w:rsidP="00CB6EC4">
      <w:pPr>
        <w:numPr>
          <w:ilvl w:val="1"/>
          <w:numId w:val="32"/>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Visa informacija, kurią šalys sužinojo viena iš kitos derybų, Sutarties sudarymo ir jos vykdymo metu, yra laikoma konfidencialia ir gali būti atskleista trečiosioms šalims tik tuo atveju, kai tam yra įstatyminis pagrindas arba yra gautas išankstinis raštiškas kitos </w:t>
      </w:r>
      <w:r w:rsidR="00664EDA" w:rsidRPr="002C1F3E">
        <w:rPr>
          <w:rFonts w:ascii="Ubuntu" w:hAnsi="Ubuntu" w:cs="Arial"/>
          <w:sz w:val="22"/>
        </w:rPr>
        <w:t xml:space="preserve">Sutarties </w:t>
      </w:r>
      <w:r w:rsidRPr="002C1F3E">
        <w:rPr>
          <w:rFonts w:ascii="Ubuntu" w:hAnsi="Ubuntu" w:cs="Arial"/>
          <w:sz w:val="22"/>
        </w:rPr>
        <w:t>šalies</w:t>
      </w:r>
      <w:r w:rsidRPr="002C1F3E">
        <w:rPr>
          <w:rFonts w:ascii="Ubuntu" w:hAnsi="Ubuntu" w:cs="Arial"/>
          <w:bCs/>
          <w:sz w:val="22"/>
        </w:rPr>
        <w:t xml:space="preserve"> </w:t>
      </w:r>
      <w:r w:rsidRPr="002C1F3E">
        <w:rPr>
          <w:rFonts w:ascii="Ubuntu" w:hAnsi="Ubuntu" w:cs="Arial"/>
          <w:sz w:val="22"/>
        </w:rPr>
        <w:t>sutikimas.</w:t>
      </w:r>
    </w:p>
    <w:p w14:paraId="223E9CF5" w14:textId="77777777" w:rsidR="003A68F6" w:rsidRPr="002C1F3E" w:rsidRDefault="003A68F6" w:rsidP="003A68F6">
      <w:pPr>
        <w:suppressAutoHyphens/>
        <w:autoSpaceDN w:val="0"/>
        <w:spacing w:before="120" w:after="0" w:line="240" w:lineRule="auto"/>
        <w:ind w:left="567"/>
        <w:textAlignment w:val="baseline"/>
        <w:rPr>
          <w:rFonts w:ascii="Ubuntu" w:hAnsi="Ubuntu" w:cs="Arial"/>
          <w:sz w:val="22"/>
        </w:rPr>
      </w:pPr>
    </w:p>
    <w:p w14:paraId="57182C82" w14:textId="77777777" w:rsidR="00A56DE5" w:rsidRPr="002C1F3E" w:rsidRDefault="00A56DE5" w:rsidP="00CB6EC4">
      <w:pPr>
        <w:numPr>
          <w:ilvl w:val="0"/>
          <w:numId w:val="32"/>
        </w:numPr>
        <w:suppressAutoHyphens/>
        <w:autoSpaceDN w:val="0"/>
        <w:spacing w:after="0" w:line="240" w:lineRule="auto"/>
        <w:textAlignment w:val="baseline"/>
        <w:rPr>
          <w:rFonts w:ascii="Ubuntu" w:hAnsi="Ubuntu" w:cs="Arial"/>
          <w:b/>
          <w:bCs/>
          <w:sz w:val="22"/>
        </w:rPr>
      </w:pPr>
      <w:r w:rsidRPr="002C1F3E">
        <w:rPr>
          <w:rFonts w:ascii="Ubuntu" w:hAnsi="Ubuntu" w:cs="Arial"/>
          <w:b/>
          <w:bCs/>
          <w:sz w:val="22"/>
        </w:rPr>
        <w:t>Ginčų sprendimas</w:t>
      </w:r>
      <w:r w:rsidR="003A68F6" w:rsidRPr="002C1F3E">
        <w:rPr>
          <w:rFonts w:ascii="Ubuntu" w:hAnsi="Ubuntu" w:cs="Arial"/>
          <w:b/>
          <w:bCs/>
          <w:sz w:val="22"/>
        </w:rPr>
        <w:t>.</w:t>
      </w:r>
    </w:p>
    <w:p w14:paraId="55705855" w14:textId="77777777" w:rsidR="00A56DE5" w:rsidRPr="002C1F3E" w:rsidRDefault="00A56DE5" w:rsidP="00CB6EC4">
      <w:pPr>
        <w:numPr>
          <w:ilvl w:val="1"/>
          <w:numId w:val="32"/>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 xml:space="preserve">Bet kokie ginčai, nesutarimai ar reikalavimai, kylantys iš šios Sutarties ar susiję su ja, jos pažeidimu, nutraukimu ar negaliojimu, sprendžiami derybose. </w:t>
      </w:r>
    </w:p>
    <w:p w14:paraId="51F99E4D" w14:textId="77777777" w:rsidR="00A56DE5" w:rsidRPr="002C1F3E" w:rsidRDefault="00A56DE5" w:rsidP="00CB6EC4">
      <w:pPr>
        <w:numPr>
          <w:ilvl w:val="1"/>
          <w:numId w:val="32"/>
        </w:numPr>
        <w:suppressAutoHyphens/>
        <w:autoSpaceDN w:val="0"/>
        <w:spacing w:before="120" w:after="0" w:line="240" w:lineRule="auto"/>
        <w:textAlignment w:val="baseline"/>
        <w:rPr>
          <w:rFonts w:ascii="Ubuntu" w:hAnsi="Ubuntu" w:cs="Arial"/>
          <w:sz w:val="22"/>
        </w:rPr>
      </w:pPr>
      <w:r w:rsidRPr="002C1F3E">
        <w:rPr>
          <w:rFonts w:ascii="Ubuntu" w:hAnsi="Ubuntu" w:cs="Arial"/>
          <w:sz w:val="22"/>
        </w:rPr>
        <w:t>Jeigu Šalims nepavyksta išspręsti ginčų, nesutarimų ar reikalavimų derybų būdu, jie sprendžiami Lietuvos Respublikos teism</w:t>
      </w:r>
      <w:r w:rsidR="00664EDA" w:rsidRPr="002C1F3E">
        <w:rPr>
          <w:rFonts w:ascii="Ubuntu" w:hAnsi="Ubuntu" w:cs="Arial"/>
          <w:sz w:val="22"/>
        </w:rPr>
        <w:t>e</w:t>
      </w:r>
      <w:r w:rsidRPr="002C1F3E">
        <w:rPr>
          <w:rFonts w:ascii="Ubuntu" w:hAnsi="Ubuntu" w:cs="Arial"/>
          <w:sz w:val="22"/>
        </w:rPr>
        <w:t xml:space="preserve">. </w:t>
      </w:r>
    </w:p>
    <w:p w14:paraId="703ADF9D" w14:textId="77777777" w:rsidR="00A56DE5" w:rsidRPr="002C1F3E" w:rsidRDefault="00A56DE5" w:rsidP="00A56DE5">
      <w:pPr>
        <w:pStyle w:val="Pagrindinistekstas"/>
        <w:rPr>
          <w:rFonts w:ascii="Ubuntu" w:hAnsi="Ubuntu" w:cs="Arial"/>
          <w:bCs/>
          <w:sz w:val="22"/>
        </w:rPr>
      </w:pPr>
    </w:p>
    <w:p w14:paraId="1DA17C9A" w14:textId="028A1E17" w:rsidR="00A56DE5" w:rsidRPr="002C1F3E" w:rsidRDefault="00A56DE5" w:rsidP="00CB6EC4">
      <w:pPr>
        <w:pStyle w:val="Pagrindinistekstas"/>
        <w:numPr>
          <w:ilvl w:val="0"/>
          <w:numId w:val="32"/>
        </w:numPr>
        <w:suppressAutoHyphens/>
        <w:autoSpaceDN w:val="0"/>
        <w:spacing w:after="0" w:line="240" w:lineRule="auto"/>
        <w:textAlignment w:val="baseline"/>
        <w:rPr>
          <w:rFonts w:ascii="Ubuntu" w:hAnsi="Ubuntu" w:cs="Arial"/>
          <w:b/>
          <w:sz w:val="22"/>
        </w:rPr>
      </w:pPr>
      <w:r w:rsidRPr="002C1F3E">
        <w:rPr>
          <w:rFonts w:ascii="Ubuntu" w:hAnsi="Ubuntu" w:cs="Arial"/>
          <w:b/>
          <w:sz w:val="22"/>
        </w:rPr>
        <w:t>Baigiamosios nuostatos</w:t>
      </w:r>
      <w:r w:rsidR="00D208BE" w:rsidRPr="002C1F3E">
        <w:rPr>
          <w:rFonts w:ascii="Ubuntu" w:hAnsi="Ubuntu" w:cs="Arial"/>
          <w:b/>
          <w:sz w:val="22"/>
        </w:rPr>
        <w:t>, Sutarties nutraukimas</w:t>
      </w:r>
      <w:r w:rsidR="003A68F6" w:rsidRPr="002C1F3E">
        <w:rPr>
          <w:rFonts w:ascii="Ubuntu" w:hAnsi="Ubuntu" w:cs="Arial"/>
          <w:b/>
          <w:sz w:val="22"/>
        </w:rPr>
        <w:t>.</w:t>
      </w:r>
    </w:p>
    <w:p w14:paraId="5735EF71" w14:textId="77777777" w:rsidR="00A56DE5" w:rsidRPr="002C1F3E" w:rsidRDefault="00A56DE5" w:rsidP="00CB6EC4">
      <w:pPr>
        <w:pStyle w:val="Pagrindinistekstas"/>
        <w:numPr>
          <w:ilvl w:val="1"/>
          <w:numId w:val="32"/>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Sutartis įsigalioja po jos pasirašymo</w:t>
      </w:r>
      <w:r w:rsidR="00664EDA" w:rsidRPr="002C1F3E">
        <w:rPr>
          <w:rFonts w:ascii="Ubuntu" w:hAnsi="Ubuntu" w:cs="Arial"/>
          <w:sz w:val="22"/>
        </w:rPr>
        <w:t xml:space="preserve"> Rangovui pateikus Sutarties įvykdymo užtikrinimą</w:t>
      </w:r>
      <w:r w:rsidRPr="002C1F3E">
        <w:rPr>
          <w:rFonts w:ascii="Ubuntu" w:hAnsi="Ubuntu" w:cs="Arial"/>
          <w:sz w:val="22"/>
        </w:rPr>
        <w:t xml:space="preserve"> ir pasibaigia ją tinkamai įvykdžius.</w:t>
      </w:r>
    </w:p>
    <w:p w14:paraId="4B2FB78A" w14:textId="77777777" w:rsidR="00A56DE5" w:rsidRPr="002C1F3E" w:rsidRDefault="00A56DE5" w:rsidP="00CB6EC4">
      <w:pPr>
        <w:pStyle w:val="Pagrindinistekstas"/>
        <w:numPr>
          <w:ilvl w:val="1"/>
          <w:numId w:val="32"/>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lastRenderedPageBreak/>
        <w:t>Sutarties</w:t>
      </w:r>
      <w:r w:rsidR="00664EDA" w:rsidRPr="002C1F3E">
        <w:rPr>
          <w:rFonts w:ascii="Ubuntu" w:hAnsi="Ubuntu" w:cs="Arial"/>
          <w:sz w:val="22"/>
        </w:rPr>
        <w:t xml:space="preserve"> galiojimo metu Sutarties </w:t>
      </w:r>
      <w:r w:rsidRPr="002C1F3E">
        <w:rPr>
          <w:rFonts w:ascii="Ubuntu" w:hAnsi="Ubuntu" w:cs="Arial"/>
          <w:sz w:val="22"/>
        </w:rPr>
        <w:t>sąlygos negali būti keičiamos, išskyrus Lietuvos Respublikos įstatymuose numatytus atvejus.</w:t>
      </w:r>
    </w:p>
    <w:p w14:paraId="00A0FBC8" w14:textId="083E2596" w:rsidR="00A56DE5" w:rsidRPr="002C1F3E" w:rsidRDefault="00A56DE5" w:rsidP="00CB6EC4">
      <w:pPr>
        <w:pStyle w:val="Pagrindinistekstas"/>
        <w:numPr>
          <w:ilvl w:val="1"/>
          <w:numId w:val="32"/>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 xml:space="preserve">Užsakovas turi teisę prieš terminą nutraukti Sutartį </w:t>
      </w:r>
      <w:r w:rsidR="007F263B" w:rsidRPr="002C1F3E">
        <w:rPr>
          <w:rFonts w:ascii="Ubuntu" w:hAnsi="Ubuntu" w:cs="Arial"/>
          <w:sz w:val="22"/>
        </w:rPr>
        <w:t xml:space="preserve">dėl Rangovo kaltės </w:t>
      </w:r>
      <w:r w:rsidRPr="002C1F3E">
        <w:rPr>
          <w:rFonts w:ascii="Ubuntu" w:hAnsi="Ubuntu" w:cs="Arial"/>
          <w:sz w:val="22"/>
        </w:rPr>
        <w:t>ir pareikalauti iš Rangovo atlyginti dėl to patirtus nuostolius šiais atvejais:</w:t>
      </w:r>
    </w:p>
    <w:p w14:paraId="3AE7E88B" w14:textId="340D0997" w:rsidR="00A56DE5" w:rsidRPr="002C1F3E" w:rsidRDefault="00A56DE5" w:rsidP="00CB6EC4">
      <w:pPr>
        <w:pStyle w:val="Pagrindinistekstas"/>
        <w:numPr>
          <w:ilvl w:val="2"/>
          <w:numId w:val="32"/>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 xml:space="preserve">jeigu Rangovas, nepaisydamas Užsakovo raginimo, nepradeda </w:t>
      </w:r>
      <w:r w:rsidR="00664EDA" w:rsidRPr="002C1F3E">
        <w:rPr>
          <w:rFonts w:ascii="Ubuntu" w:hAnsi="Ubuntu" w:cs="Arial"/>
          <w:sz w:val="22"/>
        </w:rPr>
        <w:t xml:space="preserve">Darbų </w:t>
      </w:r>
      <w:r w:rsidRPr="002C1F3E">
        <w:rPr>
          <w:rFonts w:ascii="Ubuntu" w:hAnsi="Ubuntu" w:cs="Arial"/>
          <w:sz w:val="22"/>
        </w:rPr>
        <w:t xml:space="preserve">sutartu laiku arba </w:t>
      </w:r>
      <w:r w:rsidR="002B77A3" w:rsidRPr="002C1F3E">
        <w:rPr>
          <w:rFonts w:ascii="Ubuntu" w:hAnsi="Ubuntu" w:cs="Arial"/>
          <w:sz w:val="22"/>
        </w:rPr>
        <w:t xml:space="preserve">tampa akivaizdu, kad </w:t>
      </w:r>
      <w:r w:rsidR="00664EDA" w:rsidRPr="002C1F3E">
        <w:rPr>
          <w:rFonts w:ascii="Ubuntu" w:hAnsi="Ubuntu" w:cs="Arial"/>
          <w:sz w:val="22"/>
        </w:rPr>
        <w:t>Darb</w:t>
      </w:r>
      <w:r w:rsidR="002B77A3" w:rsidRPr="002C1F3E">
        <w:rPr>
          <w:rFonts w:ascii="Ubuntu" w:hAnsi="Ubuntu" w:cs="Arial"/>
          <w:sz w:val="22"/>
        </w:rPr>
        <w:t>ai nebus baigti</w:t>
      </w:r>
      <w:r w:rsidR="00664EDA" w:rsidRPr="002C1F3E">
        <w:rPr>
          <w:rFonts w:ascii="Ubuntu" w:hAnsi="Ubuntu" w:cs="Arial"/>
          <w:sz w:val="22"/>
        </w:rPr>
        <w:t xml:space="preserve"> </w:t>
      </w:r>
      <w:r w:rsidRPr="002C1F3E">
        <w:rPr>
          <w:rFonts w:ascii="Ubuntu" w:hAnsi="Ubuntu" w:cs="Arial"/>
          <w:sz w:val="22"/>
        </w:rPr>
        <w:t>Sutart</w:t>
      </w:r>
      <w:r w:rsidR="00977664" w:rsidRPr="002C1F3E">
        <w:rPr>
          <w:rFonts w:ascii="Ubuntu" w:hAnsi="Ubuntu" w:cs="Arial"/>
          <w:sz w:val="22"/>
        </w:rPr>
        <w:t xml:space="preserve">ies </w:t>
      </w:r>
      <w:r w:rsidR="00C71D85" w:rsidRPr="002C1F3E">
        <w:rPr>
          <w:rFonts w:ascii="Ubuntu" w:hAnsi="Ubuntu" w:cs="Arial"/>
          <w:sz w:val="22"/>
        </w:rPr>
        <w:t>6</w:t>
      </w:r>
      <w:r w:rsidR="00977664" w:rsidRPr="002C1F3E">
        <w:rPr>
          <w:rFonts w:ascii="Ubuntu" w:hAnsi="Ubuntu" w:cs="Arial"/>
          <w:sz w:val="22"/>
        </w:rPr>
        <w:t xml:space="preserve">.1 punkte </w:t>
      </w:r>
      <w:r w:rsidRPr="002C1F3E">
        <w:rPr>
          <w:rFonts w:ascii="Ubuntu" w:hAnsi="Ubuntu" w:cs="Arial"/>
          <w:sz w:val="22"/>
        </w:rPr>
        <w:t xml:space="preserve">nustatytu </w:t>
      </w:r>
      <w:r w:rsidR="00AA5A72" w:rsidRPr="002C1F3E">
        <w:rPr>
          <w:rFonts w:ascii="Ubuntu" w:hAnsi="Ubuntu" w:cs="Arial"/>
          <w:sz w:val="22"/>
        </w:rPr>
        <w:t>terminu</w:t>
      </w:r>
      <w:r w:rsidRPr="002C1F3E">
        <w:rPr>
          <w:rFonts w:ascii="Ubuntu" w:hAnsi="Ubuntu" w:cs="Arial"/>
          <w:sz w:val="22"/>
        </w:rPr>
        <w:t>;</w:t>
      </w:r>
    </w:p>
    <w:p w14:paraId="6DD101DF" w14:textId="40D237E5" w:rsidR="00A56DE5" w:rsidRPr="002C1F3E" w:rsidRDefault="00A56DE5" w:rsidP="00CB6EC4">
      <w:pPr>
        <w:pStyle w:val="Pagrindinistekstas"/>
        <w:numPr>
          <w:ilvl w:val="2"/>
          <w:numId w:val="32"/>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 xml:space="preserve">jeigu Rangovas nesilaiko Sutarties sąlygų dėl </w:t>
      </w:r>
      <w:r w:rsidR="00664EDA" w:rsidRPr="002C1F3E">
        <w:rPr>
          <w:rFonts w:ascii="Ubuntu" w:hAnsi="Ubuntu" w:cs="Arial"/>
          <w:sz w:val="22"/>
        </w:rPr>
        <w:t xml:space="preserve">Darbų </w:t>
      </w:r>
      <w:r w:rsidRPr="002C1F3E">
        <w:rPr>
          <w:rFonts w:ascii="Ubuntu" w:hAnsi="Ubuntu" w:cs="Arial"/>
          <w:sz w:val="22"/>
        </w:rPr>
        <w:t xml:space="preserve">kokybės: naudoja netinkamas medžiagas, gaminius ar </w:t>
      </w:r>
      <w:r w:rsidR="00664EDA" w:rsidRPr="002C1F3E">
        <w:rPr>
          <w:rFonts w:ascii="Ubuntu" w:hAnsi="Ubuntu" w:cs="Arial"/>
          <w:sz w:val="22"/>
        </w:rPr>
        <w:t xml:space="preserve">Darbų </w:t>
      </w:r>
      <w:r w:rsidRPr="002C1F3E">
        <w:rPr>
          <w:rFonts w:ascii="Ubuntu" w:hAnsi="Ubuntu" w:cs="Arial"/>
          <w:sz w:val="22"/>
        </w:rPr>
        <w:t xml:space="preserve">atlikimui reikalingą įrangą, prastai atlieka </w:t>
      </w:r>
      <w:r w:rsidR="00664EDA" w:rsidRPr="002C1F3E">
        <w:rPr>
          <w:rFonts w:ascii="Ubuntu" w:hAnsi="Ubuntu" w:cs="Arial"/>
          <w:sz w:val="22"/>
        </w:rPr>
        <w:t>Darbus</w:t>
      </w:r>
      <w:r w:rsidRPr="002C1F3E">
        <w:rPr>
          <w:rFonts w:ascii="Ubuntu" w:hAnsi="Ubuntu" w:cs="Arial"/>
          <w:sz w:val="22"/>
        </w:rPr>
        <w:t>, nepaiso Užsakovo nurodymų pašalinti trūkumus nustatytais terminais ar elgiasi kitaip nei nustatyta Sutartyje ir dėl to Užsakovas turi pagrind</w:t>
      </w:r>
      <w:r w:rsidR="00664EDA" w:rsidRPr="002C1F3E">
        <w:rPr>
          <w:rFonts w:ascii="Ubuntu" w:hAnsi="Ubuntu" w:cs="Arial"/>
          <w:sz w:val="22"/>
        </w:rPr>
        <w:t>ą</w:t>
      </w:r>
      <w:r w:rsidRPr="002C1F3E">
        <w:rPr>
          <w:rFonts w:ascii="Ubuntu" w:hAnsi="Ubuntu" w:cs="Arial"/>
          <w:sz w:val="22"/>
        </w:rPr>
        <w:t xml:space="preserve"> manyti, kad Rangovas nepajėgs užbaigti </w:t>
      </w:r>
      <w:r w:rsidR="00664EDA" w:rsidRPr="002C1F3E">
        <w:rPr>
          <w:rFonts w:ascii="Ubuntu" w:hAnsi="Ubuntu" w:cs="Arial"/>
          <w:sz w:val="22"/>
        </w:rPr>
        <w:t xml:space="preserve">Darbų </w:t>
      </w:r>
      <w:r w:rsidRPr="002C1F3E">
        <w:rPr>
          <w:rFonts w:ascii="Ubuntu" w:hAnsi="Ubuntu" w:cs="Arial"/>
          <w:sz w:val="22"/>
        </w:rPr>
        <w:t>be trūkumų ar nuostolių Užsakovui;</w:t>
      </w:r>
    </w:p>
    <w:p w14:paraId="5BB714F2" w14:textId="3AEE225A" w:rsidR="00E20D1D" w:rsidRPr="002C1F3E" w:rsidRDefault="00E20D1D" w:rsidP="00CB6EC4">
      <w:pPr>
        <w:pStyle w:val="Pagrindinistekstas"/>
        <w:numPr>
          <w:ilvl w:val="2"/>
          <w:numId w:val="32"/>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Darbus vykdo kiti subrangovai, nei buvo išviešinti ar ne tie asmenys, kurių kvalifikacija remtasi.</w:t>
      </w:r>
    </w:p>
    <w:p w14:paraId="56421B5E" w14:textId="7335A8B0" w:rsidR="00E20D1D" w:rsidRPr="002C1F3E" w:rsidRDefault="00E20D1D" w:rsidP="00CB6EC4">
      <w:pPr>
        <w:pStyle w:val="Pagrindinistekstas"/>
        <w:numPr>
          <w:ilvl w:val="1"/>
          <w:numId w:val="32"/>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Nutraukus Sutartį Sutarties 1</w:t>
      </w:r>
      <w:r w:rsidR="009E5E2E" w:rsidRPr="002C1F3E">
        <w:rPr>
          <w:rFonts w:ascii="Ubuntu" w:hAnsi="Ubuntu" w:cs="Arial"/>
          <w:sz w:val="22"/>
        </w:rPr>
        <w:t>3</w:t>
      </w:r>
      <w:r w:rsidRPr="002C1F3E">
        <w:rPr>
          <w:rFonts w:ascii="Ubuntu" w:hAnsi="Ubuntu" w:cs="Arial"/>
          <w:sz w:val="22"/>
        </w:rPr>
        <w:t>.3 punkte nurodytu pagrindais, Užsakovas apmoka Rangovui už jo faktiškai tinkamai iki Sutarties nutraukimo atliktus darbus.</w:t>
      </w:r>
    </w:p>
    <w:p w14:paraId="2500F3D9" w14:textId="77777777" w:rsidR="00A56DE5" w:rsidRPr="002C1F3E" w:rsidRDefault="00A56DE5" w:rsidP="00CB6EC4">
      <w:pPr>
        <w:pStyle w:val="Pagrindinistekstas"/>
        <w:numPr>
          <w:ilvl w:val="1"/>
          <w:numId w:val="32"/>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 xml:space="preserve">Tiek viena, tiek kita </w:t>
      </w:r>
      <w:r w:rsidR="00664EDA" w:rsidRPr="002C1F3E">
        <w:rPr>
          <w:rFonts w:ascii="Ubuntu" w:hAnsi="Ubuntu" w:cs="Arial"/>
          <w:sz w:val="22"/>
        </w:rPr>
        <w:t xml:space="preserve">Sutarties </w:t>
      </w:r>
      <w:r w:rsidRPr="002C1F3E">
        <w:rPr>
          <w:rFonts w:ascii="Ubuntu" w:hAnsi="Ubuntu" w:cs="Arial"/>
          <w:sz w:val="22"/>
        </w:rPr>
        <w:t>šalis turi teisę nutraukti Sutartį, jeigu kita šalis paskelb</w:t>
      </w:r>
      <w:r w:rsidR="00664EDA" w:rsidRPr="002C1F3E">
        <w:rPr>
          <w:rFonts w:ascii="Ubuntu" w:hAnsi="Ubuntu" w:cs="Arial"/>
          <w:sz w:val="22"/>
        </w:rPr>
        <w:t>iama</w:t>
      </w:r>
      <w:r w:rsidRPr="002C1F3E">
        <w:rPr>
          <w:rFonts w:ascii="Ubuntu" w:hAnsi="Ubuntu" w:cs="Arial"/>
          <w:sz w:val="22"/>
        </w:rPr>
        <w:t xml:space="preserve"> bankrutuojančia.</w:t>
      </w:r>
    </w:p>
    <w:p w14:paraId="3097A3A6" w14:textId="77777777" w:rsidR="00A56DE5" w:rsidRPr="002C1F3E" w:rsidRDefault="00A56DE5" w:rsidP="00CB6EC4">
      <w:pPr>
        <w:pStyle w:val="Pagrindinistekstas"/>
        <w:numPr>
          <w:ilvl w:val="1"/>
          <w:numId w:val="32"/>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Šios Sutarties vykdymui ir aiškinimui taikoma Lietuvos Respublikos teisė.</w:t>
      </w:r>
    </w:p>
    <w:p w14:paraId="446DECA6" w14:textId="77777777" w:rsidR="00A56DE5" w:rsidRPr="002C1F3E" w:rsidRDefault="00A56DE5" w:rsidP="00CB6EC4">
      <w:pPr>
        <w:pStyle w:val="Pagrindinistekstas"/>
        <w:numPr>
          <w:ilvl w:val="1"/>
          <w:numId w:val="32"/>
        </w:numPr>
        <w:suppressAutoHyphens/>
        <w:autoSpaceDN w:val="0"/>
        <w:spacing w:before="120" w:after="0" w:line="240" w:lineRule="auto"/>
        <w:textAlignment w:val="baseline"/>
        <w:rPr>
          <w:rFonts w:ascii="Ubuntu" w:hAnsi="Ubuntu" w:cs="Arial"/>
          <w:b/>
          <w:sz w:val="22"/>
        </w:rPr>
      </w:pPr>
      <w:r w:rsidRPr="002C1F3E">
        <w:rPr>
          <w:rFonts w:ascii="Ubuntu" w:hAnsi="Ubuntu" w:cs="Arial"/>
          <w:sz w:val="22"/>
        </w:rPr>
        <w:t xml:space="preserve">Sutartis sudaryta 2 (dviem) originaliais egzemplioriais lietuvių kalba, </w:t>
      </w:r>
      <w:r w:rsidR="00664EDA" w:rsidRPr="002C1F3E">
        <w:rPr>
          <w:rFonts w:ascii="Ubuntu" w:hAnsi="Ubuntu" w:cs="Arial"/>
          <w:sz w:val="22"/>
        </w:rPr>
        <w:t xml:space="preserve">- </w:t>
      </w:r>
      <w:r w:rsidRPr="002C1F3E">
        <w:rPr>
          <w:rFonts w:ascii="Ubuntu" w:hAnsi="Ubuntu" w:cs="Arial"/>
          <w:sz w:val="22"/>
        </w:rPr>
        <w:t xml:space="preserve">po vieną </w:t>
      </w:r>
      <w:r w:rsidR="00664EDA" w:rsidRPr="002C1F3E">
        <w:rPr>
          <w:rFonts w:ascii="Ubuntu" w:hAnsi="Ubuntu" w:cs="Arial"/>
          <w:sz w:val="22"/>
        </w:rPr>
        <w:t>iš Sutartį pasirašančių</w:t>
      </w:r>
      <w:r w:rsidRPr="002C1F3E">
        <w:rPr>
          <w:rFonts w:ascii="Ubuntu" w:hAnsi="Ubuntu" w:cs="Arial"/>
          <w:sz w:val="22"/>
        </w:rPr>
        <w:t xml:space="preserve"> šali</w:t>
      </w:r>
      <w:r w:rsidR="00664EDA" w:rsidRPr="002C1F3E">
        <w:rPr>
          <w:rFonts w:ascii="Ubuntu" w:hAnsi="Ubuntu" w:cs="Arial"/>
          <w:sz w:val="22"/>
        </w:rPr>
        <w:t>ų</w:t>
      </w:r>
      <w:r w:rsidRPr="002C1F3E">
        <w:rPr>
          <w:rFonts w:ascii="Ubuntu" w:hAnsi="Ubuntu" w:cs="Arial"/>
          <w:sz w:val="22"/>
        </w:rPr>
        <w:t xml:space="preserve">. Abu Sutarties egzemplioriai yra vienodos teisinės galios. </w:t>
      </w:r>
      <w:r w:rsidRPr="002C1F3E">
        <w:rPr>
          <w:rFonts w:ascii="Ubuntu" w:hAnsi="Ubuntu" w:cs="Arial"/>
          <w:sz w:val="22"/>
        </w:rPr>
        <w:tab/>
      </w:r>
    </w:p>
    <w:p w14:paraId="0D0F34F0" w14:textId="77777777" w:rsidR="008E0B8C" w:rsidRPr="002C1F3E" w:rsidRDefault="008E0B8C" w:rsidP="00A56DE5">
      <w:pPr>
        <w:rPr>
          <w:rFonts w:ascii="Ubuntu" w:hAnsi="Ubuntu" w:cs="Arial"/>
          <w:sz w:val="22"/>
        </w:rPr>
      </w:pPr>
    </w:p>
    <w:p w14:paraId="70F0C559" w14:textId="174A00D9" w:rsidR="008E0B8C" w:rsidRPr="002C1F3E" w:rsidRDefault="008E0B8C" w:rsidP="00A56DE5">
      <w:pPr>
        <w:rPr>
          <w:rFonts w:ascii="Ubuntu" w:hAnsi="Ubuntu" w:cs="Arial"/>
          <w:b/>
          <w:sz w:val="22"/>
        </w:rPr>
      </w:pPr>
      <w:r w:rsidRPr="002C1F3E">
        <w:rPr>
          <w:rFonts w:ascii="Ubuntu" w:hAnsi="Ubuntu" w:cs="Arial"/>
          <w:b/>
          <w:sz w:val="22"/>
        </w:rPr>
        <w:t>17. Priedai:</w:t>
      </w:r>
    </w:p>
    <w:p w14:paraId="1B6EA631" w14:textId="31BB46E5" w:rsidR="008E0B8C" w:rsidRPr="002C1F3E" w:rsidRDefault="008E0B8C" w:rsidP="00614821">
      <w:pPr>
        <w:pStyle w:val="Betarp"/>
        <w:rPr>
          <w:rFonts w:ascii="Ubuntu" w:hAnsi="Ubuntu" w:cs="Arial"/>
        </w:rPr>
      </w:pPr>
      <w:r w:rsidRPr="002C1F3E">
        <w:rPr>
          <w:rFonts w:ascii="Ubuntu" w:hAnsi="Ubuntu" w:cs="Arial"/>
        </w:rPr>
        <w:t>17.1. 1 priedas</w:t>
      </w:r>
      <w:r w:rsidR="00FE0BA5" w:rsidRPr="002C1F3E">
        <w:rPr>
          <w:rFonts w:ascii="Ubuntu" w:hAnsi="Ubuntu" w:cs="Arial"/>
        </w:rPr>
        <w:t>,</w:t>
      </w:r>
      <w:r w:rsidRPr="002C1F3E">
        <w:rPr>
          <w:rFonts w:ascii="Ubuntu" w:hAnsi="Ubuntu" w:cs="Arial"/>
        </w:rPr>
        <w:t xml:space="preserve"> Techninė specifikacija;</w:t>
      </w:r>
    </w:p>
    <w:p w14:paraId="3E9B178D" w14:textId="0FBEC18E" w:rsidR="008E0B8C" w:rsidRPr="002C1F3E" w:rsidRDefault="008E0B8C" w:rsidP="00614821">
      <w:pPr>
        <w:pStyle w:val="Betarp"/>
        <w:rPr>
          <w:rFonts w:ascii="Ubuntu" w:hAnsi="Ubuntu" w:cs="Arial"/>
        </w:rPr>
      </w:pPr>
      <w:r w:rsidRPr="002C1F3E">
        <w:rPr>
          <w:rFonts w:ascii="Ubuntu" w:hAnsi="Ubuntu" w:cs="Arial"/>
        </w:rPr>
        <w:t>17.2. 2 priedas</w:t>
      </w:r>
      <w:r w:rsidR="00FE0BA5" w:rsidRPr="002C1F3E">
        <w:rPr>
          <w:rFonts w:ascii="Ubuntu" w:hAnsi="Ubuntu" w:cs="Arial"/>
        </w:rPr>
        <w:t>,</w:t>
      </w:r>
      <w:r w:rsidRPr="002C1F3E">
        <w:rPr>
          <w:rFonts w:ascii="Ubuntu" w:hAnsi="Ubuntu" w:cs="Arial"/>
        </w:rPr>
        <w:t xml:space="preserve"> Rangovo pasiūlymas;</w:t>
      </w:r>
    </w:p>
    <w:p w14:paraId="1B1F9690" w14:textId="39E1215A" w:rsidR="008E0B8C" w:rsidRPr="002C1F3E" w:rsidRDefault="008E0B8C" w:rsidP="00614821">
      <w:pPr>
        <w:pStyle w:val="Betarp"/>
        <w:rPr>
          <w:rFonts w:ascii="Ubuntu" w:hAnsi="Ubuntu" w:cs="Arial"/>
        </w:rPr>
      </w:pPr>
      <w:r w:rsidRPr="002C1F3E">
        <w:rPr>
          <w:rFonts w:ascii="Ubuntu" w:hAnsi="Ubuntu" w:cs="Arial"/>
        </w:rPr>
        <w:t>17.3. 3 priedas</w:t>
      </w:r>
      <w:r w:rsidR="00FE0BA5" w:rsidRPr="002C1F3E">
        <w:rPr>
          <w:rFonts w:ascii="Ubuntu" w:hAnsi="Ubuntu" w:cs="Arial"/>
        </w:rPr>
        <w:t>,</w:t>
      </w:r>
      <w:r w:rsidRPr="002C1F3E">
        <w:rPr>
          <w:rFonts w:ascii="Ubuntu" w:hAnsi="Ubuntu" w:cs="Arial"/>
        </w:rPr>
        <w:t xml:space="preserve"> Trišalė sutartis dėl tiesioginio atsiskaitymo su subtiekėju</w:t>
      </w:r>
      <w:r w:rsidR="00FE0BA5" w:rsidRPr="002C1F3E">
        <w:rPr>
          <w:rFonts w:ascii="Ubuntu" w:hAnsi="Ubuntu" w:cs="Arial"/>
        </w:rPr>
        <w:t>,</w:t>
      </w:r>
      <w:r w:rsidR="0040171F" w:rsidRPr="002C1F3E">
        <w:rPr>
          <w:rFonts w:ascii="Ubuntu" w:hAnsi="Ubuntu" w:cs="Arial"/>
        </w:rPr>
        <w:t xml:space="preserve"> projektas</w:t>
      </w:r>
      <w:r w:rsidRPr="002C1F3E">
        <w:rPr>
          <w:rFonts w:ascii="Ubuntu" w:hAnsi="Ubuntu" w:cs="Arial"/>
        </w:rPr>
        <w:t>.</w:t>
      </w:r>
    </w:p>
    <w:p w14:paraId="0E1B5324" w14:textId="77777777" w:rsidR="00614821" w:rsidRPr="002C1F3E" w:rsidRDefault="00614821" w:rsidP="00614821">
      <w:pPr>
        <w:pStyle w:val="Betarp"/>
        <w:rPr>
          <w:rFonts w:ascii="Ubuntu" w:hAnsi="Ubuntu" w:cs="Arial"/>
        </w:rPr>
      </w:pPr>
    </w:p>
    <w:p w14:paraId="0649627D" w14:textId="30DCF019" w:rsidR="00A56DE5" w:rsidRPr="002C1F3E" w:rsidRDefault="00DD250D" w:rsidP="00DD250D">
      <w:pPr>
        <w:rPr>
          <w:rFonts w:ascii="Ubuntu" w:hAnsi="Ubuntu" w:cs="Arial"/>
          <w:b/>
          <w:bCs/>
          <w:sz w:val="22"/>
        </w:rPr>
      </w:pPr>
      <w:r w:rsidRPr="002C1F3E">
        <w:rPr>
          <w:rFonts w:ascii="Ubuntu" w:hAnsi="Ubuntu" w:cs="Arial"/>
          <w:b/>
          <w:bCs/>
          <w:sz w:val="22"/>
        </w:rPr>
        <w:t xml:space="preserve">18. </w:t>
      </w:r>
      <w:r w:rsidR="00A56DE5" w:rsidRPr="002C1F3E">
        <w:rPr>
          <w:rFonts w:ascii="Ubuntu" w:hAnsi="Ubuntu" w:cs="Arial"/>
          <w:b/>
          <w:bCs/>
          <w:sz w:val="22"/>
        </w:rPr>
        <w:t>Šalių rekvizitai ir parašai:</w:t>
      </w:r>
    </w:p>
    <w:tbl>
      <w:tblPr>
        <w:tblW w:w="9142" w:type="dxa"/>
        <w:tblInd w:w="108" w:type="dxa"/>
        <w:tblCellMar>
          <w:left w:w="10" w:type="dxa"/>
          <w:right w:w="10" w:type="dxa"/>
        </w:tblCellMar>
        <w:tblLook w:val="04A0" w:firstRow="1" w:lastRow="0" w:firstColumn="1" w:lastColumn="0" w:noHBand="0" w:noVBand="1"/>
      </w:tblPr>
      <w:tblGrid>
        <w:gridCol w:w="4571"/>
        <w:gridCol w:w="4571"/>
      </w:tblGrid>
      <w:tr w:rsidR="00A56DE5" w:rsidRPr="002C1F3E" w14:paraId="417CCB45" w14:textId="77777777" w:rsidTr="003B4F8E">
        <w:trPr>
          <w:trHeight w:val="2941"/>
        </w:trPr>
        <w:tc>
          <w:tcPr>
            <w:tcW w:w="4571"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5B8996C4" w14:textId="5CCDC079" w:rsidR="00664EDA" w:rsidRPr="002C1F3E" w:rsidRDefault="00A56DE5" w:rsidP="00664EDA">
            <w:pPr>
              <w:pStyle w:val="Betarp"/>
              <w:rPr>
                <w:rFonts w:ascii="Ubuntu" w:hAnsi="Ubuntu" w:cs="Arial"/>
              </w:rPr>
            </w:pPr>
            <w:r w:rsidRPr="002C1F3E">
              <w:rPr>
                <w:rFonts w:ascii="Ubuntu" w:hAnsi="Ubuntu" w:cs="Arial"/>
              </w:rPr>
              <w:t>Užsakovo:</w:t>
            </w:r>
          </w:p>
          <w:p w14:paraId="4869B1DF" w14:textId="77777777" w:rsidR="00A56DE5" w:rsidRPr="002C1F3E" w:rsidRDefault="00A56DE5" w:rsidP="00664EDA">
            <w:pPr>
              <w:pStyle w:val="Betarp"/>
              <w:rPr>
                <w:rFonts w:ascii="Ubuntu" w:hAnsi="Ubuntu" w:cs="Arial"/>
              </w:rPr>
            </w:pPr>
            <w:r w:rsidRPr="002C1F3E">
              <w:rPr>
                <w:rFonts w:ascii="Ubuntu" w:hAnsi="Ubuntu" w:cs="Arial"/>
              </w:rPr>
              <w:t>UAB „Utenos šilumos tinklai“</w:t>
            </w:r>
          </w:p>
          <w:p w14:paraId="19D99B98" w14:textId="77777777" w:rsidR="00A56DE5" w:rsidRPr="002C1F3E" w:rsidRDefault="00A56DE5" w:rsidP="00664EDA">
            <w:pPr>
              <w:pStyle w:val="Betarp"/>
              <w:rPr>
                <w:rFonts w:ascii="Ubuntu" w:hAnsi="Ubuntu" w:cs="Arial"/>
              </w:rPr>
            </w:pPr>
            <w:r w:rsidRPr="002C1F3E">
              <w:rPr>
                <w:rFonts w:ascii="Ubuntu" w:hAnsi="Ubuntu" w:cs="Arial"/>
              </w:rPr>
              <w:t>Pramonės g. 11, LT-28216 Utena</w:t>
            </w:r>
          </w:p>
          <w:p w14:paraId="4C32D90E" w14:textId="77777777" w:rsidR="00A56DE5" w:rsidRPr="002C1F3E" w:rsidRDefault="003A68F6" w:rsidP="00664EDA">
            <w:pPr>
              <w:pStyle w:val="Betarp"/>
              <w:rPr>
                <w:rFonts w:ascii="Ubuntu" w:hAnsi="Ubuntu" w:cs="Arial"/>
              </w:rPr>
            </w:pPr>
            <w:r w:rsidRPr="002C1F3E">
              <w:rPr>
                <w:rFonts w:ascii="Ubuntu" w:hAnsi="Ubuntu" w:cs="Arial"/>
              </w:rPr>
              <w:t>Įmonės k</w:t>
            </w:r>
            <w:r w:rsidR="00A56DE5" w:rsidRPr="002C1F3E">
              <w:rPr>
                <w:rFonts w:ascii="Ubuntu" w:hAnsi="Ubuntu" w:cs="Arial"/>
              </w:rPr>
              <w:t>odas 183843314</w:t>
            </w:r>
          </w:p>
          <w:p w14:paraId="55BDC8D3" w14:textId="77777777" w:rsidR="00A56DE5" w:rsidRPr="002C1F3E" w:rsidRDefault="00A56DE5" w:rsidP="00664EDA">
            <w:pPr>
              <w:pStyle w:val="Betarp"/>
              <w:rPr>
                <w:rFonts w:ascii="Ubuntu" w:hAnsi="Ubuntu" w:cs="Arial"/>
              </w:rPr>
            </w:pPr>
            <w:r w:rsidRPr="002C1F3E">
              <w:rPr>
                <w:rFonts w:ascii="Ubuntu" w:hAnsi="Ubuntu" w:cs="Arial"/>
              </w:rPr>
              <w:t>PVM mokėtojo kodas LT838433113</w:t>
            </w:r>
          </w:p>
          <w:p w14:paraId="6CCE1F37" w14:textId="77777777" w:rsidR="00A56DE5" w:rsidRPr="002C1F3E" w:rsidRDefault="00A56DE5" w:rsidP="00664EDA">
            <w:pPr>
              <w:pStyle w:val="Betarp"/>
              <w:rPr>
                <w:rFonts w:ascii="Ubuntu" w:hAnsi="Ubuntu" w:cs="Arial"/>
              </w:rPr>
            </w:pPr>
            <w:r w:rsidRPr="002C1F3E">
              <w:rPr>
                <w:rFonts w:ascii="Ubuntu" w:hAnsi="Ubuntu" w:cs="Arial"/>
              </w:rPr>
              <w:t>Registro tvarkytojas – VĮ Registrų centras</w:t>
            </w:r>
          </w:p>
          <w:p w14:paraId="3A9075A5" w14:textId="26F3B6A4" w:rsidR="00A56DE5" w:rsidRPr="002C1F3E" w:rsidRDefault="00A56DE5" w:rsidP="00664EDA">
            <w:pPr>
              <w:pStyle w:val="Betarp"/>
              <w:rPr>
                <w:rFonts w:ascii="Ubuntu" w:hAnsi="Ubuntu" w:cs="Arial"/>
              </w:rPr>
            </w:pPr>
            <w:r w:rsidRPr="002C1F3E">
              <w:rPr>
                <w:rFonts w:ascii="Ubuntu" w:hAnsi="Ubuntu" w:cs="Arial"/>
              </w:rPr>
              <w:t>A.</w:t>
            </w:r>
            <w:r w:rsidR="00DD250D" w:rsidRPr="002C1F3E">
              <w:rPr>
                <w:rFonts w:ascii="Ubuntu" w:hAnsi="Ubuntu" w:cs="Arial"/>
              </w:rPr>
              <w:t xml:space="preserve"> </w:t>
            </w:r>
            <w:r w:rsidRPr="002C1F3E">
              <w:rPr>
                <w:rFonts w:ascii="Ubuntu" w:hAnsi="Ubuntu" w:cs="Arial"/>
              </w:rPr>
              <w:t>s. Nr. LT594010041700060120</w:t>
            </w:r>
          </w:p>
          <w:p w14:paraId="52FE0DBD" w14:textId="51B7FEB4" w:rsidR="00A56DE5" w:rsidRPr="002C1F3E" w:rsidRDefault="00A56DE5" w:rsidP="00664EDA">
            <w:pPr>
              <w:pStyle w:val="Betarp"/>
              <w:rPr>
                <w:rFonts w:ascii="Ubuntu" w:hAnsi="Ubuntu" w:cs="Arial"/>
              </w:rPr>
            </w:pPr>
            <w:proofErr w:type="spellStart"/>
            <w:r w:rsidRPr="002C1F3E">
              <w:rPr>
                <w:rFonts w:ascii="Ubuntu" w:hAnsi="Ubuntu" w:cs="Arial"/>
              </w:rPr>
              <w:t>Luminor</w:t>
            </w:r>
            <w:proofErr w:type="spellEnd"/>
            <w:r w:rsidRPr="002C1F3E">
              <w:rPr>
                <w:rFonts w:ascii="Ubuntu" w:hAnsi="Ubuntu" w:cs="Arial"/>
              </w:rPr>
              <w:t xml:space="preserve"> Bank A</w:t>
            </w:r>
            <w:r w:rsidR="0058042F" w:rsidRPr="002C1F3E">
              <w:rPr>
                <w:rFonts w:ascii="Ubuntu" w:hAnsi="Ubuntu" w:cs="Arial"/>
              </w:rPr>
              <w:t>B</w:t>
            </w:r>
          </w:p>
          <w:p w14:paraId="7761DA7B" w14:textId="7D02B822" w:rsidR="00A56DE5" w:rsidRPr="002C1F3E" w:rsidRDefault="003A68F6" w:rsidP="00664EDA">
            <w:pPr>
              <w:pStyle w:val="Betarp"/>
              <w:rPr>
                <w:rFonts w:ascii="Ubuntu" w:hAnsi="Ubuntu" w:cs="Arial"/>
              </w:rPr>
            </w:pPr>
            <w:r w:rsidRPr="002C1F3E">
              <w:rPr>
                <w:rFonts w:ascii="Ubuntu" w:hAnsi="Ubuntu" w:cs="Arial"/>
              </w:rPr>
              <w:t>Tel</w:t>
            </w:r>
            <w:r w:rsidR="00A56DE5" w:rsidRPr="002C1F3E">
              <w:rPr>
                <w:rFonts w:ascii="Ubuntu" w:hAnsi="Ubuntu" w:cs="Arial"/>
              </w:rPr>
              <w:t>. (</w:t>
            </w:r>
            <w:r w:rsidR="0034728F" w:rsidRPr="002C1F3E">
              <w:rPr>
                <w:rFonts w:ascii="Ubuntu" w:hAnsi="Ubuntu" w:cs="Arial"/>
              </w:rPr>
              <w:t>+370</w:t>
            </w:r>
            <w:r w:rsidR="00A56DE5" w:rsidRPr="002C1F3E">
              <w:rPr>
                <w:rFonts w:ascii="Ubuntu" w:hAnsi="Ubuntu" w:cs="Arial"/>
              </w:rPr>
              <w:t xml:space="preserve"> 389) 6 36 41</w:t>
            </w:r>
          </w:p>
          <w:p w14:paraId="0007A430" w14:textId="2E00FA50" w:rsidR="00A56DE5" w:rsidRPr="002C1F3E" w:rsidRDefault="00677046" w:rsidP="00664EDA">
            <w:pPr>
              <w:pStyle w:val="Betarp"/>
              <w:rPr>
                <w:rFonts w:ascii="Ubuntu" w:hAnsi="Ubuntu" w:cs="Arial"/>
              </w:rPr>
            </w:pPr>
            <w:r w:rsidRPr="002C1F3E">
              <w:rPr>
                <w:rFonts w:ascii="Ubuntu" w:hAnsi="Ubuntu" w:cs="Arial"/>
              </w:rPr>
              <w:t>E</w:t>
            </w:r>
            <w:r w:rsidR="00A56DE5" w:rsidRPr="002C1F3E">
              <w:rPr>
                <w:rFonts w:ascii="Ubuntu" w:hAnsi="Ubuntu" w:cs="Arial"/>
              </w:rPr>
              <w:t xml:space="preserve">l. paštas </w:t>
            </w:r>
            <w:hyperlink r:id="rId12" w:history="1">
              <w:r w:rsidR="00A56DE5" w:rsidRPr="002C1F3E">
                <w:rPr>
                  <w:rFonts w:ascii="Ubuntu" w:hAnsi="Ubuntu" w:cs="Arial"/>
                </w:rPr>
                <w:t>siluma@ust.lt</w:t>
              </w:r>
            </w:hyperlink>
            <w:r w:rsidR="00A56DE5" w:rsidRPr="002C1F3E">
              <w:rPr>
                <w:rFonts w:ascii="Ubuntu" w:hAnsi="Ubuntu" w:cs="Arial"/>
              </w:rPr>
              <w:t xml:space="preserve"> </w:t>
            </w:r>
          </w:p>
        </w:tc>
        <w:tc>
          <w:tcPr>
            <w:tcW w:w="4571"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6A13892A" w14:textId="5C5DC204" w:rsidR="00664EDA" w:rsidRPr="002C1F3E" w:rsidRDefault="00A56DE5" w:rsidP="00664EDA">
            <w:pPr>
              <w:pStyle w:val="Betarp"/>
              <w:rPr>
                <w:rFonts w:ascii="Ubuntu" w:hAnsi="Ubuntu" w:cs="Arial"/>
              </w:rPr>
            </w:pPr>
            <w:r w:rsidRPr="002C1F3E">
              <w:rPr>
                <w:rFonts w:ascii="Ubuntu" w:hAnsi="Ubuntu" w:cs="Arial"/>
              </w:rPr>
              <w:t>Rangovo:</w:t>
            </w:r>
          </w:p>
          <w:p w14:paraId="0A81F87D" w14:textId="77777777" w:rsidR="00A56DE5" w:rsidRPr="002C1F3E" w:rsidRDefault="003A68F6" w:rsidP="00664EDA">
            <w:pPr>
              <w:pStyle w:val="Betarp"/>
              <w:rPr>
                <w:rFonts w:ascii="Ubuntu" w:hAnsi="Ubuntu" w:cs="Arial"/>
              </w:rPr>
            </w:pPr>
            <w:r w:rsidRPr="002C1F3E">
              <w:rPr>
                <w:rFonts w:ascii="Ubuntu" w:hAnsi="Ubuntu" w:cs="Arial"/>
              </w:rPr>
              <w:t>Pavadinimas</w:t>
            </w:r>
          </w:p>
          <w:p w14:paraId="372679ED" w14:textId="77777777" w:rsidR="00A56DE5" w:rsidRPr="002C1F3E" w:rsidRDefault="003A68F6" w:rsidP="00664EDA">
            <w:pPr>
              <w:pStyle w:val="Betarp"/>
              <w:rPr>
                <w:rFonts w:ascii="Ubuntu" w:hAnsi="Ubuntu" w:cs="Arial"/>
              </w:rPr>
            </w:pPr>
            <w:r w:rsidRPr="002C1F3E">
              <w:rPr>
                <w:rFonts w:ascii="Ubuntu" w:hAnsi="Ubuntu" w:cs="Arial"/>
              </w:rPr>
              <w:t>Adresas</w:t>
            </w:r>
          </w:p>
          <w:p w14:paraId="5A203A82" w14:textId="77777777" w:rsidR="003A68F6" w:rsidRPr="002C1F3E" w:rsidRDefault="003A68F6" w:rsidP="00664EDA">
            <w:pPr>
              <w:pStyle w:val="Betarp"/>
              <w:rPr>
                <w:rFonts w:ascii="Ubuntu" w:hAnsi="Ubuntu" w:cs="Arial"/>
              </w:rPr>
            </w:pPr>
            <w:r w:rsidRPr="002C1F3E">
              <w:rPr>
                <w:rFonts w:ascii="Ubuntu" w:hAnsi="Ubuntu" w:cs="Arial"/>
              </w:rPr>
              <w:t xml:space="preserve">Įmonės kodas </w:t>
            </w:r>
          </w:p>
          <w:p w14:paraId="21717D06" w14:textId="77777777" w:rsidR="00A56DE5" w:rsidRPr="002C1F3E" w:rsidRDefault="00A56DE5" w:rsidP="00664EDA">
            <w:pPr>
              <w:pStyle w:val="Betarp"/>
              <w:rPr>
                <w:rFonts w:ascii="Ubuntu" w:hAnsi="Ubuntu" w:cs="Arial"/>
              </w:rPr>
            </w:pPr>
            <w:r w:rsidRPr="002C1F3E">
              <w:rPr>
                <w:rFonts w:ascii="Ubuntu" w:hAnsi="Ubuntu" w:cs="Arial"/>
              </w:rPr>
              <w:t>PVM mokėtojo kodas LT</w:t>
            </w:r>
          </w:p>
          <w:p w14:paraId="19D602F5" w14:textId="77777777" w:rsidR="00A56DE5" w:rsidRPr="002C1F3E" w:rsidRDefault="00A56DE5" w:rsidP="00664EDA">
            <w:pPr>
              <w:pStyle w:val="Betarp"/>
              <w:rPr>
                <w:rFonts w:ascii="Ubuntu" w:hAnsi="Ubuntu" w:cs="Arial"/>
              </w:rPr>
            </w:pPr>
            <w:r w:rsidRPr="002C1F3E">
              <w:rPr>
                <w:rFonts w:ascii="Ubuntu" w:hAnsi="Ubuntu" w:cs="Arial"/>
              </w:rPr>
              <w:t xml:space="preserve">Registro tvarkytojas – </w:t>
            </w:r>
          </w:p>
          <w:p w14:paraId="423C3830" w14:textId="6EB276F6" w:rsidR="00A56DE5" w:rsidRPr="002C1F3E" w:rsidRDefault="00A56DE5" w:rsidP="00664EDA">
            <w:pPr>
              <w:pStyle w:val="Betarp"/>
              <w:rPr>
                <w:rFonts w:ascii="Ubuntu" w:hAnsi="Ubuntu" w:cs="Arial"/>
              </w:rPr>
            </w:pPr>
            <w:r w:rsidRPr="002C1F3E">
              <w:rPr>
                <w:rFonts w:ascii="Ubuntu" w:hAnsi="Ubuntu" w:cs="Arial"/>
              </w:rPr>
              <w:t>A.</w:t>
            </w:r>
            <w:r w:rsidR="00DD250D" w:rsidRPr="002C1F3E">
              <w:rPr>
                <w:rFonts w:ascii="Ubuntu" w:hAnsi="Ubuntu" w:cs="Arial"/>
              </w:rPr>
              <w:t xml:space="preserve"> </w:t>
            </w:r>
            <w:r w:rsidRPr="002C1F3E">
              <w:rPr>
                <w:rFonts w:ascii="Ubuntu" w:hAnsi="Ubuntu" w:cs="Arial"/>
              </w:rPr>
              <w:t xml:space="preserve">s. Nr. </w:t>
            </w:r>
          </w:p>
          <w:p w14:paraId="1B445258" w14:textId="77777777" w:rsidR="00A56DE5" w:rsidRPr="002C1F3E" w:rsidRDefault="00A56DE5" w:rsidP="00664EDA">
            <w:pPr>
              <w:pStyle w:val="Betarp"/>
              <w:rPr>
                <w:rFonts w:ascii="Ubuntu" w:hAnsi="Ubuntu" w:cs="Arial"/>
              </w:rPr>
            </w:pPr>
            <w:r w:rsidRPr="002C1F3E">
              <w:rPr>
                <w:rFonts w:ascii="Ubuntu" w:hAnsi="Ubuntu" w:cs="Arial"/>
              </w:rPr>
              <w:t>bankas</w:t>
            </w:r>
          </w:p>
          <w:p w14:paraId="2717C9B2" w14:textId="339B2918" w:rsidR="00A56DE5" w:rsidRPr="002C1F3E" w:rsidRDefault="003A68F6" w:rsidP="00664EDA">
            <w:pPr>
              <w:pStyle w:val="Betarp"/>
              <w:rPr>
                <w:rFonts w:ascii="Ubuntu" w:hAnsi="Ubuntu" w:cs="Arial"/>
              </w:rPr>
            </w:pPr>
            <w:r w:rsidRPr="002C1F3E">
              <w:rPr>
                <w:rFonts w:ascii="Ubuntu" w:hAnsi="Ubuntu" w:cs="Arial"/>
              </w:rPr>
              <w:t>Tel</w:t>
            </w:r>
            <w:r w:rsidR="00A56DE5" w:rsidRPr="002C1F3E">
              <w:rPr>
                <w:rFonts w:ascii="Ubuntu" w:hAnsi="Ubuntu" w:cs="Arial"/>
              </w:rPr>
              <w:t>.</w:t>
            </w:r>
          </w:p>
          <w:p w14:paraId="0A38D62A" w14:textId="4B3FF110" w:rsidR="00A56DE5" w:rsidRPr="002C1F3E" w:rsidRDefault="00677046" w:rsidP="00664EDA">
            <w:pPr>
              <w:pStyle w:val="Betarp"/>
              <w:rPr>
                <w:rFonts w:ascii="Ubuntu" w:hAnsi="Ubuntu" w:cs="Arial"/>
              </w:rPr>
            </w:pPr>
            <w:r w:rsidRPr="002C1F3E">
              <w:rPr>
                <w:rFonts w:ascii="Ubuntu" w:hAnsi="Ubuntu" w:cs="Arial"/>
              </w:rPr>
              <w:t>E</w:t>
            </w:r>
            <w:r w:rsidR="00A56DE5" w:rsidRPr="002C1F3E">
              <w:rPr>
                <w:rFonts w:ascii="Ubuntu" w:hAnsi="Ubuntu" w:cs="Arial"/>
              </w:rPr>
              <w:t>l. paštas</w:t>
            </w:r>
          </w:p>
        </w:tc>
      </w:tr>
    </w:tbl>
    <w:p w14:paraId="49DACEFB" w14:textId="77777777" w:rsidR="003B4F8E" w:rsidRPr="002C1F3E" w:rsidRDefault="003B4F8E" w:rsidP="00465FF4">
      <w:pPr>
        <w:pStyle w:val="Betarp"/>
        <w:jc w:val="both"/>
        <w:rPr>
          <w:rFonts w:ascii="Ubuntu" w:hAnsi="Ubuntu" w:cs="Arial"/>
        </w:rPr>
      </w:pPr>
    </w:p>
    <w:p w14:paraId="65BBC745" w14:textId="6F0FBD37" w:rsidR="00664EDA" w:rsidRPr="002C1F3E" w:rsidRDefault="00A56DE5" w:rsidP="00614821">
      <w:pPr>
        <w:pStyle w:val="Betarp"/>
        <w:ind w:firstLine="1296"/>
        <w:jc w:val="both"/>
        <w:rPr>
          <w:rFonts w:ascii="Ubuntu" w:hAnsi="Ubuntu" w:cs="Arial"/>
        </w:rPr>
      </w:pPr>
      <w:r w:rsidRPr="002C1F3E">
        <w:rPr>
          <w:rFonts w:ascii="Ubuntu" w:hAnsi="Ubuntu" w:cs="Arial"/>
        </w:rPr>
        <w:t xml:space="preserve">Šalys šią Sutartį perskaitė, joms išaiškintas Sutarties turinys ir pasekmės, </w:t>
      </w:r>
      <w:r w:rsidR="00664EDA" w:rsidRPr="002C1F3E">
        <w:rPr>
          <w:rFonts w:ascii="Ubuntu" w:hAnsi="Ubuntu" w:cs="Arial"/>
        </w:rPr>
        <w:t>š</w:t>
      </w:r>
      <w:r w:rsidRPr="002C1F3E">
        <w:rPr>
          <w:rFonts w:ascii="Ubuntu" w:hAnsi="Ubuntu" w:cs="Arial"/>
        </w:rPr>
        <w:t>alys Sutartį suprato kaip visiškai atitinkančią jų valią ir ketinimus</w:t>
      </w:r>
      <w:r w:rsidR="00664EDA" w:rsidRPr="002C1F3E">
        <w:rPr>
          <w:rFonts w:ascii="Ubuntu" w:hAnsi="Ubuntu" w:cs="Arial"/>
        </w:rPr>
        <w:t>.</w:t>
      </w:r>
      <w:r w:rsidR="00614821" w:rsidRPr="002C1F3E">
        <w:rPr>
          <w:rFonts w:ascii="Ubuntu" w:hAnsi="Ubuntu" w:cs="Arial"/>
        </w:rPr>
        <w:t xml:space="preserve"> </w:t>
      </w:r>
      <w:r w:rsidR="00664EDA" w:rsidRPr="002C1F3E">
        <w:rPr>
          <w:rFonts w:ascii="Ubuntu" w:hAnsi="Ubuntu" w:cs="Arial"/>
        </w:rPr>
        <w:t>Patvirtindamos tai, Sutarties šalys, veikdamos per savo įgaliotus atstovus, pasirašo šią Sutartį</w:t>
      </w:r>
      <w:r w:rsidR="000E42DE" w:rsidRPr="002C1F3E">
        <w:rPr>
          <w:rFonts w:ascii="Ubuntu" w:hAnsi="Ubuntu" w:cs="Arial"/>
        </w:rPr>
        <w:t>:</w:t>
      </w:r>
    </w:p>
    <w:p w14:paraId="1292DC72" w14:textId="77777777" w:rsidR="00885F54" w:rsidRPr="002C1F3E" w:rsidRDefault="00885F54" w:rsidP="00614821">
      <w:pPr>
        <w:pStyle w:val="Betarp"/>
        <w:ind w:firstLine="1296"/>
        <w:jc w:val="both"/>
        <w:rPr>
          <w:rFonts w:ascii="Ubuntu" w:hAnsi="Ubuntu" w:cs="Arial"/>
        </w:rPr>
      </w:pPr>
    </w:p>
    <w:p w14:paraId="071AB89D" w14:textId="33FAECBA" w:rsidR="00885F54" w:rsidRPr="002C1F3E" w:rsidRDefault="00885F54" w:rsidP="00885F54">
      <w:pPr>
        <w:pStyle w:val="Betarp"/>
        <w:jc w:val="both"/>
        <w:rPr>
          <w:rFonts w:ascii="Ubuntu" w:hAnsi="Ubuntu" w:cs="Arial"/>
        </w:rPr>
      </w:pPr>
      <w:r w:rsidRPr="002C1F3E">
        <w:rPr>
          <w:rFonts w:ascii="Ubuntu" w:hAnsi="Ubuntu" w:cs="Arial"/>
        </w:rPr>
        <w:t>Už Užsakovą:</w:t>
      </w:r>
      <w:r w:rsidRPr="002C1F3E">
        <w:rPr>
          <w:rFonts w:ascii="Ubuntu" w:hAnsi="Ubuntu" w:cs="Arial"/>
        </w:rPr>
        <w:tab/>
      </w:r>
      <w:r w:rsidRPr="002C1F3E">
        <w:rPr>
          <w:rFonts w:ascii="Ubuntu" w:hAnsi="Ubuntu" w:cs="Arial"/>
        </w:rPr>
        <w:tab/>
      </w:r>
      <w:r w:rsidRPr="002C1F3E">
        <w:rPr>
          <w:rFonts w:ascii="Ubuntu" w:hAnsi="Ubuntu" w:cs="Arial"/>
        </w:rPr>
        <w:tab/>
        <w:t>Už Rangovą:</w:t>
      </w:r>
    </w:p>
    <w:p w14:paraId="3A98D82A" w14:textId="244E8EC0" w:rsidR="007D7CDB" w:rsidRPr="002C1F3E" w:rsidRDefault="00885F54" w:rsidP="003A68F6">
      <w:pPr>
        <w:jc w:val="left"/>
        <w:rPr>
          <w:rFonts w:ascii="Ubuntu" w:eastAsia="Times New Roman" w:hAnsi="Ubuntu" w:cs="Arial"/>
          <w:bCs/>
          <w:sz w:val="22"/>
        </w:rPr>
      </w:pPr>
      <w:r w:rsidRPr="002C1F3E">
        <w:rPr>
          <w:rFonts w:ascii="Ubuntu" w:eastAsia="Times New Roman" w:hAnsi="Ubuntu" w:cs="Arial"/>
          <w:bCs/>
          <w:sz w:val="22"/>
        </w:rPr>
        <w:t>Direktorius</w:t>
      </w:r>
    </w:p>
    <w:sectPr w:rsidR="007D7CDB" w:rsidRPr="002C1F3E" w:rsidSect="00614821">
      <w:headerReference w:type="default" r:id="rId13"/>
      <w:footerReference w:type="default" r:id="rId14"/>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C5C36" w14:textId="77777777" w:rsidR="000A04F3" w:rsidRDefault="000A04F3" w:rsidP="0005578F">
      <w:pPr>
        <w:spacing w:after="0" w:line="240" w:lineRule="auto"/>
      </w:pPr>
      <w:r>
        <w:separator/>
      </w:r>
    </w:p>
  </w:endnote>
  <w:endnote w:type="continuationSeparator" w:id="0">
    <w:p w14:paraId="44F2D163" w14:textId="77777777" w:rsidR="000A04F3" w:rsidRDefault="000A04F3"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Ubuntu">
    <w:charset w:val="00"/>
    <w:family w:val="swiss"/>
    <w:pitch w:val="variable"/>
    <w:sig w:usb0="E00002FF" w:usb1="5000205B" w:usb2="00000000" w:usb3="00000000" w:csb0="0000009F" w:csb1="00000000"/>
  </w:font>
  <w:font w:name="HelveticaLT">
    <w:altName w:val="Times New Roman"/>
    <w:charset w:val="00"/>
    <w:family w:val="auto"/>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A5DB" w14:textId="77777777" w:rsidR="00A56DE5" w:rsidRPr="00E759A6" w:rsidRDefault="00A56DE5">
    <w:pPr>
      <w:pStyle w:val="Porat"/>
      <w:jc w:val="right"/>
      <w:rPr>
        <w:rFonts w:ascii="Ubuntu" w:hAnsi="Ubuntu"/>
        <w:sz w:val="22"/>
      </w:rPr>
    </w:pPr>
  </w:p>
  <w:p w14:paraId="2F809E32" w14:textId="77777777" w:rsidR="00A56DE5" w:rsidRPr="006B77D6" w:rsidRDefault="00A56DE5" w:rsidP="006B77D6">
    <w:pPr>
      <w:pStyle w:val="Antra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BA77" w14:textId="77777777" w:rsidR="000A04F3" w:rsidRDefault="000A04F3" w:rsidP="0005578F">
      <w:pPr>
        <w:spacing w:after="0" w:line="240" w:lineRule="auto"/>
      </w:pPr>
      <w:r>
        <w:separator/>
      </w:r>
    </w:p>
  </w:footnote>
  <w:footnote w:type="continuationSeparator" w:id="0">
    <w:p w14:paraId="2FBEAD0E" w14:textId="77777777" w:rsidR="000A04F3" w:rsidRDefault="000A04F3" w:rsidP="00055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310385"/>
      <w:docPartObj>
        <w:docPartGallery w:val="Page Numbers (Top of Page)"/>
        <w:docPartUnique/>
      </w:docPartObj>
    </w:sdtPr>
    <w:sdtEndPr/>
    <w:sdtContent>
      <w:p w14:paraId="0CA3158B" w14:textId="77777777" w:rsidR="00A56DE5" w:rsidRDefault="00A56DE5">
        <w:pPr>
          <w:pStyle w:val="Antrats"/>
          <w:jc w:val="right"/>
        </w:pPr>
        <w:r w:rsidRPr="00E9494C">
          <w:rPr>
            <w:rFonts w:ascii="Ubuntu" w:hAnsi="Ubuntu"/>
            <w:sz w:val="22"/>
          </w:rPr>
          <w:fldChar w:fldCharType="begin"/>
        </w:r>
        <w:r w:rsidRPr="00E9494C">
          <w:rPr>
            <w:rFonts w:ascii="Ubuntu" w:hAnsi="Ubuntu"/>
            <w:sz w:val="22"/>
          </w:rPr>
          <w:instrText>PAGE   \* MERGEFORMAT</w:instrText>
        </w:r>
        <w:r w:rsidRPr="00E9494C">
          <w:rPr>
            <w:rFonts w:ascii="Ubuntu" w:hAnsi="Ubuntu"/>
            <w:sz w:val="22"/>
          </w:rPr>
          <w:fldChar w:fldCharType="separate"/>
        </w:r>
        <w:r w:rsidR="0023333C">
          <w:rPr>
            <w:rFonts w:ascii="Ubuntu" w:hAnsi="Ubuntu"/>
            <w:noProof/>
            <w:sz w:val="22"/>
          </w:rPr>
          <w:t>10</w:t>
        </w:r>
        <w:r w:rsidRPr="00E9494C">
          <w:rPr>
            <w:rFonts w:ascii="Ubuntu" w:hAnsi="Ubuntu"/>
            <w:sz w:val="22"/>
          </w:rPr>
          <w:fldChar w:fldCharType="end"/>
        </w:r>
      </w:p>
    </w:sdtContent>
  </w:sdt>
  <w:p w14:paraId="677E1C4F" w14:textId="77777777" w:rsidR="00A56DE5" w:rsidRDefault="00A56DE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1142"/>
        </w:tabs>
        <w:ind w:left="1142" w:hanging="432"/>
      </w:pPr>
      <w:rPr>
        <w:rFonts w:ascii="Times New Roman" w:hAnsi="Times New Roman" w:cs="Times New Roman"/>
        <w:b w:val="0"/>
        <w:sz w:val="24"/>
        <w:szCs w:val="24"/>
        <w:lang w:val="lt-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0000003"/>
    <w:multiLevelType w:val="singleLevel"/>
    <w:tmpl w:val="0502822E"/>
    <w:name w:val="WW8Num3"/>
    <w:lvl w:ilvl="0">
      <w:start w:val="1"/>
      <w:numFmt w:val="decimal"/>
      <w:lvlText w:val="%1."/>
      <w:lvlJc w:val="left"/>
      <w:pPr>
        <w:tabs>
          <w:tab w:val="num" w:pos="491"/>
        </w:tabs>
        <w:ind w:left="1211" w:hanging="360"/>
      </w:pPr>
      <w:rPr>
        <w:rFonts w:cs="Times New Roman" w:hint="default"/>
        <w:bCs/>
        <w:sz w:val="22"/>
        <w:szCs w:val="22"/>
      </w:rPr>
    </w:lvl>
  </w:abstractNum>
  <w:abstractNum w:abstractNumId="3" w15:restartNumberingAfterBreak="0">
    <w:nsid w:val="02CC68A7"/>
    <w:multiLevelType w:val="multilevel"/>
    <w:tmpl w:val="5C7C6F76"/>
    <w:lvl w:ilvl="0">
      <w:start w:val="7"/>
      <w:numFmt w:val="decimal"/>
      <w:lvlText w:val="%1."/>
      <w:lvlJc w:val="left"/>
      <w:pPr>
        <w:tabs>
          <w:tab w:val="num" w:pos="360"/>
        </w:tabs>
        <w:ind w:left="360" w:hanging="360"/>
      </w:pPr>
      <w:rPr>
        <w:rFonts w:hint="default"/>
      </w:rPr>
    </w:lvl>
    <w:lvl w:ilvl="1">
      <w:start w:val="1"/>
      <w:numFmt w:val="decimal"/>
      <w:lvlText w:val="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3810BA8"/>
    <w:multiLevelType w:val="hybridMultilevel"/>
    <w:tmpl w:val="656AF9BC"/>
    <w:lvl w:ilvl="0" w:tplc="DE224CA6">
      <w:start w:val="1"/>
      <w:numFmt w:val="decimal"/>
      <w:lvlText w:val="%1."/>
      <w:lvlJc w:val="left"/>
      <w:pPr>
        <w:tabs>
          <w:tab w:val="num" w:pos="720"/>
        </w:tabs>
        <w:ind w:left="720" w:hanging="360"/>
      </w:pPr>
      <w:rPr>
        <w:rFonts w:ascii="Times New Roman" w:eastAsia="Times New Roman" w:hAnsi="Times New Roman" w:cs="Times New Roman"/>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039D3E51"/>
    <w:multiLevelType w:val="hybridMultilevel"/>
    <w:tmpl w:val="DE5E3BCA"/>
    <w:lvl w:ilvl="0" w:tplc="5EA688C2">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5DE3B73"/>
    <w:multiLevelType w:val="multilevel"/>
    <w:tmpl w:val="40B86522"/>
    <w:lvl w:ilvl="0">
      <w:start w:val="6"/>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6"/>
      <w:numFmt w:val="decimal"/>
      <w:lvlText w:val="7.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111AD6"/>
    <w:multiLevelType w:val="multilevel"/>
    <w:tmpl w:val="EDA0CB90"/>
    <w:lvl w:ilvl="0">
      <w:start w:val="14"/>
      <w:numFmt w:val="decimal"/>
      <w:lvlText w:val="%1."/>
      <w:lvlJc w:val="left"/>
      <w:pPr>
        <w:ind w:left="567" w:hanging="567"/>
      </w:pPr>
      <w:rPr>
        <w:rFonts w:hint="default"/>
      </w:rPr>
    </w:lvl>
    <w:lvl w:ilvl="1">
      <w:start w:val="1"/>
      <w:numFmt w:val="decimal"/>
      <w:lvlText w:val="%1.%2."/>
      <w:lvlJc w:val="left"/>
      <w:pPr>
        <w:ind w:left="567" w:hanging="567"/>
      </w:pPr>
      <w:rPr>
        <w:rFonts w:hint="default"/>
        <w:b w:val="0"/>
        <w:bCs/>
        <w:i w:val="0"/>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9FD5D31"/>
    <w:multiLevelType w:val="multilevel"/>
    <w:tmpl w:val="946ED7EC"/>
    <w:lvl w:ilvl="0">
      <w:start w:val="4"/>
      <w:numFmt w:val="decimal"/>
      <w:lvlText w:val="%1."/>
      <w:lvlJc w:val="left"/>
      <w:pPr>
        <w:ind w:left="360" w:hanging="360"/>
      </w:pPr>
      <w:rPr>
        <w:color w:val="auto"/>
      </w:rPr>
    </w:lvl>
    <w:lvl w:ilvl="1">
      <w:start w:val="1"/>
      <w:numFmt w:val="decimal"/>
      <w:lvlText w:val="%1.%2."/>
      <w:lvlJc w:val="left"/>
      <w:pPr>
        <w:ind w:left="1287" w:hanging="360"/>
      </w:pPr>
      <w:rPr>
        <w:color w:val="auto"/>
      </w:rPr>
    </w:lvl>
    <w:lvl w:ilvl="2">
      <w:start w:val="1"/>
      <w:numFmt w:val="decimal"/>
      <w:lvlText w:val="%1.%2.%3."/>
      <w:lvlJc w:val="left"/>
      <w:pPr>
        <w:ind w:left="2574" w:hanging="720"/>
      </w:pPr>
      <w:rPr>
        <w:color w:val="auto"/>
      </w:rPr>
    </w:lvl>
    <w:lvl w:ilvl="3">
      <w:start w:val="1"/>
      <w:numFmt w:val="decimal"/>
      <w:lvlText w:val="%1.%2.%3.%4."/>
      <w:lvlJc w:val="left"/>
      <w:pPr>
        <w:ind w:left="3501" w:hanging="720"/>
      </w:pPr>
      <w:rPr>
        <w:color w:val="auto"/>
      </w:rPr>
    </w:lvl>
    <w:lvl w:ilvl="4">
      <w:start w:val="1"/>
      <w:numFmt w:val="decimal"/>
      <w:lvlText w:val="%1.%2.%3.%4.%5."/>
      <w:lvlJc w:val="left"/>
      <w:pPr>
        <w:ind w:left="4788" w:hanging="1080"/>
      </w:pPr>
      <w:rPr>
        <w:color w:val="auto"/>
      </w:rPr>
    </w:lvl>
    <w:lvl w:ilvl="5">
      <w:start w:val="1"/>
      <w:numFmt w:val="decimal"/>
      <w:lvlText w:val="%1.%2.%3.%4.%5.%6."/>
      <w:lvlJc w:val="left"/>
      <w:pPr>
        <w:ind w:left="5715" w:hanging="1080"/>
      </w:pPr>
      <w:rPr>
        <w:color w:val="auto"/>
      </w:rPr>
    </w:lvl>
    <w:lvl w:ilvl="6">
      <w:start w:val="1"/>
      <w:numFmt w:val="decimal"/>
      <w:lvlText w:val="%1.%2.%3.%4.%5.%6.%7."/>
      <w:lvlJc w:val="left"/>
      <w:pPr>
        <w:ind w:left="7002" w:hanging="1440"/>
      </w:pPr>
      <w:rPr>
        <w:color w:val="auto"/>
      </w:rPr>
    </w:lvl>
    <w:lvl w:ilvl="7">
      <w:start w:val="1"/>
      <w:numFmt w:val="decimal"/>
      <w:lvlText w:val="%1.%2.%3.%4.%5.%6.%7.%8."/>
      <w:lvlJc w:val="left"/>
      <w:pPr>
        <w:ind w:left="7929" w:hanging="1440"/>
      </w:pPr>
      <w:rPr>
        <w:color w:val="auto"/>
      </w:rPr>
    </w:lvl>
    <w:lvl w:ilvl="8">
      <w:start w:val="1"/>
      <w:numFmt w:val="decimal"/>
      <w:lvlText w:val="%1.%2.%3.%4.%5.%6.%7.%8.%9."/>
      <w:lvlJc w:val="left"/>
      <w:pPr>
        <w:ind w:left="9216" w:hanging="1800"/>
      </w:pPr>
      <w:rPr>
        <w:color w:val="auto"/>
      </w:rPr>
    </w:lvl>
  </w:abstractNum>
  <w:abstractNum w:abstractNumId="9" w15:restartNumberingAfterBreak="0">
    <w:nsid w:val="132D6151"/>
    <w:multiLevelType w:val="multilevel"/>
    <w:tmpl w:val="E6DC4088"/>
    <w:lvl w:ilvl="0">
      <w:start w:val="6"/>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7.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963303F"/>
    <w:multiLevelType w:val="multilevel"/>
    <w:tmpl w:val="38F0B332"/>
    <w:lvl w:ilvl="0">
      <w:start w:val="5"/>
      <w:numFmt w:val="decimal"/>
      <w:lvlText w:val="%1."/>
      <w:lvlJc w:val="left"/>
      <w:pPr>
        <w:ind w:left="567" w:hanging="567"/>
      </w:pPr>
      <w:rPr>
        <w:rFonts w:hint="default"/>
      </w:rPr>
    </w:lvl>
    <w:lvl w:ilvl="1">
      <w:start w:val="1"/>
      <w:numFmt w:val="decimal"/>
      <w:lvlText w:val="%1.%2."/>
      <w:lvlJc w:val="left"/>
      <w:pPr>
        <w:ind w:left="567" w:hanging="567"/>
      </w:pPr>
      <w:rPr>
        <w:rFonts w:hint="default"/>
        <w:b w:val="0"/>
        <w:bCs/>
        <w:i w:val="0"/>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F531C2"/>
    <w:multiLevelType w:val="hybridMultilevel"/>
    <w:tmpl w:val="38706A3E"/>
    <w:lvl w:ilvl="0" w:tplc="0502822E">
      <w:start w:val="1"/>
      <w:numFmt w:val="decimal"/>
      <w:lvlText w:val="%1."/>
      <w:lvlJc w:val="left"/>
      <w:pPr>
        <w:tabs>
          <w:tab w:val="num" w:pos="1058"/>
        </w:tabs>
        <w:ind w:left="1778" w:hanging="360"/>
      </w:pPr>
      <w:rPr>
        <w:rFonts w:cs="Times New Roman" w:hint="default"/>
        <w:bCs/>
        <w:sz w:val="22"/>
        <w:szCs w:val="22"/>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2F773349"/>
    <w:multiLevelType w:val="multilevel"/>
    <w:tmpl w:val="8C647C52"/>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24A7017"/>
    <w:multiLevelType w:val="singleLevel"/>
    <w:tmpl w:val="0502822E"/>
    <w:lvl w:ilvl="0">
      <w:start w:val="1"/>
      <w:numFmt w:val="decimal"/>
      <w:lvlText w:val="%1."/>
      <w:lvlJc w:val="left"/>
      <w:pPr>
        <w:tabs>
          <w:tab w:val="num" w:pos="491"/>
        </w:tabs>
        <w:ind w:left="1211" w:hanging="360"/>
      </w:pPr>
      <w:rPr>
        <w:rFonts w:cs="Times New Roman" w:hint="default"/>
        <w:bCs/>
        <w:sz w:val="22"/>
        <w:szCs w:val="22"/>
      </w:rPr>
    </w:lvl>
  </w:abstractNum>
  <w:abstractNum w:abstractNumId="15" w15:restartNumberingAfterBreak="0">
    <w:nsid w:val="3FB41752"/>
    <w:multiLevelType w:val="multilevel"/>
    <w:tmpl w:val="A4D86FD6"/>
    <w:lvl w:ilvl="0">
      <w:start w:val="1"/>
      <w:numFmt w:val="decimal"/>
      <w:lvlText w:val="%1."/>
      <w:lvlJc w:val="left"/>
      <w:pPr>
        <w:ind w:left="567" w:hanging="567"/>
      </w:pPr>
    </w:lvl>
    <w:lvl w:ilvl="1">
      <w:start w:val="1"/>
      <w:numFmt w:val="decimal"/>
      <w:lvlText w:val="%1.%2."/>
      <w:lvlJc w:val="left"/>
      <w:pPr>
        <w:ind w:left="567" w:hanging="567"/>
      </w:pPr>
    </w:lvl>
    <w:lvl w:ilvl="2">
      <w:start w:val="1"/>
      <w:numFmt w:val="decimal"/>
      <w:lvlText w:val="%1.%2.%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333386E"/>
    <w:multiLevelType w:val="hybridMultilevel"/>
    <w:tmpl w:val="6B4EEBCA"/>
    <w:lvl w:ilvl="0" w:tplc="5942C376">
      <w:start w:val="1"/>
      <w:numFmt w:val="decimal"/>
      <w:lvlText w:val="%1."/>
      <w:lvlJc w:val="left"/>
      <w:pPr>
        <w:tabs>
          <w:tab w:val="num" w:pos="1211"/>
        </w:tabs>
        <w:ind w:left="1211" w:hanging="360"/>
      </w:pPr>
      <w:rPr>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5541F7"/>
    <w:multiLevelType w:val="hybridMultilevel"/>
    <w:tmpl w:val="C54CAA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9440484"/>
    <w:multiLevelType w:val="hybridMultilevel"/>
    <w:tmpl w:val="1228C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FF4D0D"/>
    <w:multiLevelType w:val="multilevel"/>
    <w:tmpl w:val="BDC484D0"/>
    <w:lvl w:ilvl="0">
      <w:start w:val="6"/>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4E4657A"/>
    <w:multiLevelType w:val="hybridMultilevel"/>
    <w:tmpl w:val="A182AA28"/>
    <w:lvl w:ilvl="0" w:tplc="71C6239E">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C33A52"/>
    <w:multiLevelType w:val="multilevel"/>
    <w:tmpl w:val="8C5C15D4"/>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1304"/>
        </w:tabs>
        <w:ind w:left="1304"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CA43F3B"/>
    <w:multiLevelType w:val="multilevel"/>
    <w:tmpl w:val="5C160C8C"/>
    <w:lvl w:ilvl="0">
      <w:start w:val="2"/>
      <w:numFmt w:val="decimal"/>
      <w:lvlText w:val="%1."/>
      <w:lvlJc w:val="left"/>
      <w:pPr>
        <w:ind w:left="567" w:hanging="567"/>
      </w:pPr>
      <w:rPr>
        <w:rFonts w:hint="default"/>
      </w:rPr>
    </w:lvl>
    <w:lvl w:ilvl="1">
      <w:start w:val="1"/>
      <w:numFmt w:val="decimal"/>
      <w:lvlText w:val="%1.%2."/>
      <w:lvlJc w:val="left"/>
      <w:pPr>
        <w:ind w:left="567" w:hanging="567"/>
      </w:pPr>
      <w:rPr>
        <w:rFonts w:hint="default"/>
        <w:b w:val="0"/>
        <w:bCs/>
        <w:i w:val="0"/>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251F97"/>
    <w:multiLevelType w:val="multilevel"/>
    <w:tmpl w:val="95DA3BB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62AC1CAC"/>
    <w:multiLevelType w:val="multilevel"/>
    <w:tmpl w:val="CD9C5E02"/>
    <w:lvl w:ilvl="0">
      <w:start w:val="3"/>
      <w:numFmt w:val="upperRoman"/>
      <w:lvlText w:val="%1."/>
      <w:lvlJc w:val="left"/>
      <w:pPr>
        <w:ind w:left="1080" w:hanging="720"/>
      </w:pPr>
    </w:lvl>
    <w:lvl w:ilvl="1">
      <w:start w:val="1"/>
      <w:numFmt w:val="decimal"/>
      <w:isLgl/>
      <w:lvlText w:val="%1.%2."/>
      <w:lvlJc w:val="left"/>
      <w:pPr>
        <w:ind w:left="502" w:hanging="360"/>
      </w:pPr>
      <w:rPr>
        <w:b w:val="0"/>
      </w:rPr>
    </w:lvl>
    <w:lvl w:ilvl="2">
      <w:start w:val="1"/>
      <w:numFmt w:val="decimal"/>
      <w:isLgl/>
      <w:lvlText w:val="%1.%2.%3."/>
      <w:lvlJc w:val="left"/>
      <w:pPr>
        <w:ind w:left="252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920" w:hanging="1800"/>
      </w:pPr>
    </w:lvl>
  </w:abstractNum>
  <w:abstractNum w:abstractNumId="26" w15:restartNumberingAfterBreak="0">
    <w:nsid w:val="636020CC"/>
    <w:multiLevelType w:val="hybridMultilevel"/>
    <w:tmpl w:val="BDFAAEB4"/>
    <w:lvl w:ilvl="0" w:tplc="0502822E">
      <w:start w:val="1"/>
      <w:numFmt w:val="decimal"/>
      <w:lvlText w:val="%1."/>
      <w:lvlJc w:val="left"/>
      <w:pPr>
        <w:tabs>
          <w:tab w:val="num" w:pos="1702"/>
        </w:tabs>
        <w:ind w:left="2422" w:hanging="360"/>
      </w:pPr>
      <w:rPr>
        <w:rFonts w:cs="Times New Roman" w:hint="default"/>
        <w:bCs/>
        <w:sz w:val="22"/>
        <w:szCs w:val="22"/>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27" w15:restartNumberingAfterBreak="0">
    <w:nsid w:val="72C001F6"/>
    <w:multiLevelType w:val="multilevel"/>
    <w:tmpl w:val="DD386F76"/>
    <w:lvl w:ilvl="0">
      <w:start w:val="11"/>
      <w:numFmt w:val="decimal"/>
      <w:lvlText w:val="%1."/>
      <w:lvlJc w:val="left"/>
      <w:pPr>
        <w:tabs>
          <w:tab w:val="num" w:pos="660"/>
        </w:tabs>
        <w:ind w:left="660" w:hanging="660"/>
      </w:pPr>
    </w:lvl>
    <w:lvl w:ilvl="1">
      <w:start w:val="5"/>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74736C8"/>
    <w:multiLevelType w:val="hybridMultilevel"/>
    <w:tmpl w:val="5EA65DA8"/>
    <w:lvl w:ilvl="0" w:tplc="D5E074C0">
      <w:start w:val="6"/>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A24113F"/>
    <w:multiLevelType w:val="multilevel"/>
    <w:tmpl w:val="59DCA6DE"/>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4.%2."/>
      <w:lvlJc w:val="left"/>
      <w:pPr>
        <w:tabs>
          <w:tab w:val="num" w:pos="972"/>
        </w:tabs>
        <w:ind w:left="972" w:hanging="432"/>
      </w:pPr>
      <w:rPr>
        <w:rFonts w:hint="default"/>
        <w:b w:val="0"/>
        <w:bCs w:val="0"/>
        <w:strike w:val="0"/>
        <w:sz w:val="24"/>
        <w:szCs w:val="24"/>
      </w:rPr>
    </w:lvl>
    <w:lvl w:ilvl="2">
      <w:start w:val="1"/>
      <w:numFmt w:val="decimal"/>
      <w:lvlText w:val="%1.%2.%3."/>
      <w:lvlJc w:val="left"/>
      <w:pPr>
        <w:tabs>
          <w:tab w:val="num" w:pos="930"/>
        </w:tabs>
        <w:ind w:left="930"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31" w15:restartNumberingAfterBreak="0">
    <w:nsid w:val="7D9D3BA8"/>
    <w:multiLevelType w:val="hybridMultilevel"/>
    <w:tmpl w:val="AE848B7C"/>
    <w:lvl w:ilvl="0" w:tplc="2BBAE566">
      <w:start w:val="1"/>
      <w:numFmt w:val="decimal"/>
      <w:lvlText w:val="9.%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0533CB"/>
    <w:multiLevelType w:val="multilevel"/>
    <w:tmpl w:val="574672B2"/>
    <w:lvl w:ilvl="0">
      <w:start w:val="2"/>
      <w:numFmt w:val="decimal"/>
      <w:lvlText w:val="%1."/>
      <w:lvlJc w:val="left"/>
      <w:pPr>
        <w:ind w:left="567" w:hanging="567"/>
      </w:pPr>
    </w:lvl>
    <w:lvl w:ilvl="1">
      <w:start w:val="1"/>
      <w:numFmt w:val="decimal"/>
      <w:lvlText w:val="%1.%2."/>
      <w:lvlJc w:val="left"/>
      <w:pPr>
        <w:ind w:left="567" w:hanging="567"/>
      </w:pPr>
      <w:rPr>
        <w:b w:val="0"/>
        <w:bCs/>
        <w:i w:val="0"/>
      </w:rPr>
    </w:lvl>
    <w:lvl w:ilvl="2">
      <w:start w:val="1"/>
      <w:numFmt w:val="decimal"/>
      <w:lvlText w:val="%1.%2.%3."/>
      <w:lvlJc w:val="left"/>
      <w:pPr>
        <w:ind w:left="1304" w:hanging="737"/>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8370244">
    <w:abstractNumId w:val="28"/>
  </w:num>
  <w:num w:numId="2" w16cid:durableId="1535998877">
    <w:abstractNumId w:val="12"/>
  </w:num>
  <w:num w:numId="3" w16cid:durableId="1614290706">
    <w:abstractNumId w:val="4"/>
  </w:num>
  <w:num w:numId="4" w16cid:durableId="1264996400">
    <w:abstractNumId w:val="19"/>
  </w:num>
  <w:num w:numId="5" w16cid:durableId="521892828">
    <w:abstractNumId w:val="24"/>
  </w:num>
  <w:num w:numId="6" w16cid:durableId="957033035">
    <w:abstractNumId w:val="3"/>
  </w:num>
  <w:num w:numId="7" w16cid:durableId="1951084664">
    <w:abstractNumId w:val="30"/>
  </w:num>
  <w:num w:numId="8" w16cid:durableId="106628687">
    <w:abstractNumId w:val="5"/>
  </w:num>
  <w:num w:numId="9" w16cid:durableId="230820121">
    <w:abstractNumId w:val="13"/>
  </w:num>
  <w:num w:numId="10" w16cid:durableId="1738628402">
    <w:abstractNumId w:val="20"/>
  </w:num>
  <w:num w:numId="11" w16cid:durableId="281307048">
    <w:abstractNumId w:val="6"/>
  </w:num>
  <w:num w:numId="12" w16cid:durableId="1557551714">
    <w:abstractNumId w:val="9"/>
  </w:num>
  <w:num w:numId="13" w16cid:durableId="205873059">
    <w:abstractNumId w:val="29"/>
  </w:num>
  <w:num w:numId="14" w16cid:durableId="751008436">
    <w:abstractNumId w:val="21"/>
  </w:num>
  <w:num w:numId="15" w16cid:durableId="1047148907">
    <w:abstractNumId w:val="31"/>
  </w:num>
  <w:num w:numId="16" w16cid:durableId="859320392">
    <w:abstractNumId w:val="27"/>
    <w:lvlOverride w:ilvl="0">
      <w:startOverride w:val="1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0455150">
    <w:abstractNumId w:val="17"/>
  </w:num>
  <w:num w:numId="18" w16cid:durableId="137836033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1505206">
    <w:abstractNumId w:val="0"/>
  </w:num>
  <w:num w:numId="20" w16cid:durableId="87967614">
    <w:abstractNumId w:val="1"/>
  </w:num>
  <w:num w:numId="21" w16cid:durableId="1754282427">
    <w:abstractNumId w:val="2"/>
  </w:num>
  <w:num w:numId="22" w16cid:durableId="1138953438">
    <w:abstractNumId w:val="14"/>
  </w:num>
  <w:num w:numId="23" w16cid:durableId="1359887434">
    <w:abstractNumId w:val="26"/>
  </w:num>
  <w:num w:numId="24" w16cid:durableId="484322494">
    <w:abstractNumId w:val="11"/>
  </w:num>
  <w:num w:numId="25" w16cid:durableId="206008698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3700176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3944408">
    <w:abstractNumId w:val="15"/>
  </w:num>
  <w:num w:numId="28" w16cid:durableId="1328440344">
    <w:abstractNumId w:val="23"/>
  </w:num>
  <w:num w:numId="29" w16cid:durableId="103947119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2126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728798">
    <w:abstractNumId w:val="10"/>
  </w:num>
  <w:num w:numId="32" w16cid:durableId="1054349714">
    <w:abstractNumId w:val="7"/>
  </w:num>
  <w:num w:numId="33" w16cid:durableId="9386071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9974632">
    <w:abstractNumId w:val="18"/>
  </w:num>
  <w:num w:numId="35" w16cid:durableId="194761698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55D0"/>
    <w:rsid w:val="00017C0C"/>
    <w:rsid w:val="0002021F"/>
    <w:rsid w:val="00021582"/>
    <w:rsid w:val="00030DDC"/>
    <w:rsid w:val="000325B6"/>
    <w:rsid w:val="00035F4B"/>
    <w:rsid w:val="000373CB"/>
    <w:rsid w:val="0004792B"/>
    <w:rsid w:val="000506B9"/>
    <w:rsid w:val="000506E6"/>
    <w:rsid w:val="0005578F"/>
    <w:rsid w:val="000674D1"/>
    <w:rsid w:val="00077B5D"/>
    <w:rsid w:val="000A04F3"/>
    <w:rsid w:val="000A76B9"/>
    <w:rsid w:val="000B2C24"/>
    <w:rsid w:val="000B4D05"/>
    <w:rsid w:val="000B726F"/>
    <w:rsid w:val="000C30CF"/>
    <w:rsid w:val="000C7CC3"/>
    <w:rsid w:val="000E42DE"/>
    <w:rsid w:val="000E4702"/>
    <w:rsid w:val="00101CBF"/>
    <w:rsid w:val="00101EF7"/>
    <w:rsid w:val="0010418D"/>
    <w:rsid w:val="00106B0D"/>
    <w:rsid w:val="00106B7C"/>
    <w:rsid w:val="001072B2"/>
    <w:rsid w:val="00111675"/>
    <w:rsid w:val="00114347"/>
    <w:rsid w:val="00144FE2"/>
    <w:rsid w:val="00145EA8"/>
    <w:rsid w:val="00150D37"/>
    <w:rsid w:val="00151438"/>
    <w:rsid w:val="0015184E"/>
    <w:rsid w:val="00152D06"/>
    <w:rsid w:val="00153A63"/>
    <w:rsid w:val="001706BF"/>
    <w:rsid w:val="001724C4"/>
    <w:rsid w:val="0017258B"/>
    <w:rsid w:val="00175757"/>
    <w:rsid w:val="00190364"/>
    <w:rsid w:val="001919C3"/>
    <w:rsid w:val="00196407"/>
    <w:rsid w:val="001A5851"/>
    <w:rsid w:val="001A6044"/>
    <w:rsid w:val="001C5BDC"/>
    <w:rsid w:val="001D655E"/>
    <w:rsid w:val="001E34B4"/>
    <w:rsid w:val="001E39EE"/>
    <w:rsid w:val="00201B58"/>
    <w:rsid w:val="002050A5"/>
    <w:rsid w:val="002126CB"/>
    <w:rsid w:val="00230A1C"/>
    <w:rsid w:val="00231EEB"/>
    <w:rsid w:val="0023333C"/>
    <w:rsid w:val="002342F5"/>
    <w:rsid w:val="00250C19"/>
    <w:rsid w:val="0025243A"/>
    <w:rsid w:val="00255AC9"/>
    <w:rsid w:val="00262CD0"/>
    <w:rsid w:val="002643D4"/>
    <w:rsid w:val="00280CEB"/>
    <w:rsid w:val="00280E51"/>
    <w:rsid w:val="00287DA6"/>
    <w:rsid w:val="002919F5"/>
    <w:rsid w:val="002941BB"/>
    <w:rsid w:val="002A351E"/>
    <w:rsid w:val="002A39C1"/>
    <w:rsid w:val="002A4C82"/>
    <w:rsid w:val="002B282C"/>
    <w:rsid w:val="002B29B5"/>
    <w:rsid w:val="002B77A3"/>
    <w:rsid w:val="002C0F5F"/>
    <w:rsid w:val="002C13D3"/>
    <w:rsid w:val="002C1F3E"/>
    <w:rsid w:val="002E0F99"/>
    <w:rsid w:val="003020B9"/>
    <w:rsid w:val="00303BDC"/>
    <w:rsid w:val="00304098"/>
    <w:rsid w:val="003049FC"/>
    <w:rsid w:val="0031215E"/>
    <w:rsid w:val="00312275"/>
    <w:rsid w:val="00312E18"/>
    <w:rsid w:val="00313F7A"/>
    <w:rsid w:val="003226B7"/>
    <w:rsid w:val="00322716"/>
    <w:rsid w:val="00335772"/>
    <w:rsid w:val="00335F44"/>
    <w:rsid w:val="00345DC7"/>
    <w:rsid w:val="0034728F"/>
    <w:rsid w:val="0035328B"/>
    <w:rsid w:val="00360BBE"/>
    <w:rsid w:val="00361BE6"/>
    <w:rsid w:val="003633F1"/>
    <w:rsid w:val="00370E6C"/>
    <w:rsid w:val="003903FD"/>
    <w:rsid w:val="003938B3"/>
    <w:rsid w:val="00395ACC"/>
    <w:rsid w:val="00397A8A"/>
    <w:rsid w:val="003A2FC8"/>
    <w:rsid w:val="003A68F6"/>
    <w:rsid w:val="003B4F8E"/>
    <w:rsid w:val="003C05DA"/>
    <w:rsid w:val="003C38F1"/>
    <w:rsid w:val="003D2C69"/>
    <w:rsid w:val="003F3576"/>
    <w:rsid w:val="003F6F92"/>
    <w:rsid w:val="0040171F"/>
    <w:rsid w:val="004062C7"/>
    <w:rsid w:val="00411386"/>
    <w:rsid w:val="004209D1"/>
    <w:rsid w:val="004331DE"/>
    <w:rsid w:val="00435C7A"/>
    <w:rsid w:val="00443B06"/>
    <w:rsid w:val="0044488E"/>
    <w:rsid w:val="00445EB9"/>
    <w:rsid w:val="00447B78"/>
    <w:rsid w:val="00451CC5"/>
    <w:rsid w:val="00454C37"/>
    <w:rsid w:val="004622F3"/>
    <w:rsid w:val="00465FF4"/>
    <w:rsid w:val="00470148"/>
    <w:rsid w:val="004747A2"/>
    <w:rsid w:val="00497D9B"/>
    <w:rsid w:val="004A4552"/>
    <w:rsid w:val="004A51DC"/>
    <w:rsid w:val="004A53A5"/>
    <w:rsid w:val="004A5D72"/>
    <w:rsid w:val="004B22AC"/>
    <w:rsid w:val="004B7255"/>
    <w:rsid w:val="004C20F3"/>
    <w:rsid w:val="004C5F1D"/>
    <w:rsid w:val="004D6A46"/>
    <w:rsid w:val="004E2695"/>
    <w:rsid w:val="004E2C50"/>
    <w:rsid w:val="004E3269"/>
    <w:rsid w:val="004E3D6A"/>
    <w:rsid w:val="004E4774"/>
    <w:rsid w:val="00511FBC"/>
    <w:rsid w:val="0051248D"/>
    <w:rsid w:val="005167FC"/>
    <w:rsid w:val="00526930"/>
    <w:rsid w:val="005351A7"/>
    <w:rsid w:val="005376DB"/>
    <w:rsid w:val="00542162"/>
    <w:rsid w:val="005638FE"/>
    <w:rsid w:val="00570144"/>
    <w:rsid w:val="0058042F"/>
    <w:rsid w:val="00590D08"/>
    <w:rsid w:val="00597FAB"/>
    <w:rsid w:val="005B4B4B"/>
    <w:rsid w:val="005B6099"/>
    <w:rsid w:val="005D06B1"/>
    <w:rsid w:val="005D4650"/>
    <w:rsid w:val="005D5B8F"/>
    <w:rsid w:val="005D7E71"/>
    <w:rsid w:val="005F25CC"/>
    <w:rsid w:val="0061318D"/>
    <w:rsid w:val="00614821"/>
    <w:rsid w:val="006164A6"/>
    <w:rsid w:val="00616E01"/>
    <w:rsid w:val="00620EE1"/>
    <w:rsid w:val="00621CD3"/>
    <w:rsid w:val="006224FE"/>
    <w:rsid w:val="00640227"/>
    <w:rsid w:val="00640387"/>
    <w:rsid w:val="0064282D"/>
    <w:rsid w:val="00643659"/>
    <w:rsid w:val="006521C9"/>
    <w:rsid w:val="0065563D"/>
    <w:rsid w:val="00662EA6"/>
    <w:rsid w:val="00664EDA"/>
    <w:rsid w:val="00677046"/>
    <w:rsid w:val="0068007A"/>
    <w:rsid w:val="006815A9"/>
    <w:rsid w:val="006A3A3C"/>
    <w:rsid w:val="006A4273"/>
    <w:rsid w:val="006A65B1"/>
    <w:rsid w:val="006B1F28"/>
    <w:rsid w:val="006B2523"/>
    <w:rsid w:val="006B2C28"/>
    <w:rsid w:val="006B77D6"/>
    <w:rsid w:val="006C3DA2"/>
    <w:rsid w:val="006C7641"/>
    <w:rsid w:val="006D5341"/>
    <w:rsid w:val="006F028A"/>
    <w:rsid w:val="006F177A"/>
    <w:rsid w:val="00710C12"/>
    <w:rsid w:val="007204C7"/>
    <w:rsid w:val="00723A74"/>
    <w:rsid w:val="00725EC5"/>
    <w:rsid w:val="00727A39"/>
    <w:rsid w:val="007353EC"/>
    <w:rsid w:val="00742102"/>
    <w:rsid w:val="007445CF"/>
    <w:rsid w:val="00745483"/>
    <w:rsid w:val="00745F11"/>
    <w:rsid w:val="00755568"/>
    <w:rsid w:val="00771408"/>
    <w:rsid w:val="00775367"/>
    <w:rsid w:val="00786E38"/>
    <w:rsid w:val="0079073A"/>
    <w:rsid w:val="00791095"/>
    <w:rsid w:val="00791A02"/>
    <w:rsid w:val="00797D99"/>
    <w:rsid w:val="007A457F"/>
    <w:rsid w:val="007C1435"/>
    <w:rsid w:val="007C30E6"/>
    <w:rsid w:val="007C37E7"/>
    <w:rsid w:val="007C720A"/>
    <w:rsid w:val="007D696F"/>
    <w:rsid w:val="007D74F4"/>
    <w:rsid w:val="007D7A38"/>
    <w:rsid w:val="007D7CDB"/>
    <w:rsid w:val="007E066C"/>
    <w:rsid w:val="007E6514"/>
    <w:rsid w:val="007F263B"/>
    <w:rsid w:val="007F43CC"/>
    <w:rsid w:val="008039A9"/>
    <w:rsid w:val="00805B11"/>
    <w:rsid w:val="00810465"/>
    <w:rsid w:val="008241EC"/>
    <w:rsid w:val="00825575"/>
    <w:rsid w:val="0082653B"/>
    <w:rsid w:val="00831C27"/>
    <w:rsid w:val="00837CBE"/>
    <w:rsid w:val="008465E6"/>
    <w:rsid w:val="00850C0F"/>
    <w:rsid w:val="00881D24"/>
    <w:rsid w:val="00885F54"/>
    <w:rsid w:val="00895534"/>
    <w:rsid w:val="008A1F09"/>
    <w:rsid w:val="008B08A0"/>
    <w:rsid w:val="008B3C58"/>
    <w:rsid w:val="008B71DF"/>
    <w:rsid w:val="008C545F"/>
    <w:rsid w:val="008D769C"/>
    <w:rsid w:val="008E0B8C"/>
    <w:rsid w:val="008F272B"/>
    <w:rsid w:val="008F6B5F"/>
    <w:rsid w:val="00904FC8"/>
    <w:rsid w:val="00914555"/>
    <w:rsid w:val="00924814"/>
    <w:rsid w:val="00926725"/>
    <w:rsid w:val="0093042D"/>
    <w:rsid w:val="00936029"/>
    <w:rsid w:val="0094523E"/>
    <w:rsid w:val="009576ED"/>
    <w:rsid w:val="0096402D"/>
    <w:rsid w:val="0097490B"/>
    <w:rsid w:val="00974B94"/>
    <w:rsid w:val="00974E3F"/>
    <w:rsid w:val="009771D8"/>
    <w:rsid w:val="00977664"/>
    <w:rsid w:val="009825CC"/>
    <w:rsid w:val="009A40B4"/>
    <w:rsid w:val="009A4EDF"/>
    <w:rsid w:val="009A5AC9"/>
    <w:rsid w:val="009B61E5"/>
    <w:rsid w:val="009B7408"/>
    <w:rsid w:val="009B74C9"/>
    <w:rsid w:val="009B7E1F"/>
    <w:rsid w:val="009C27FC"/>
    <w:rsid w:val="009C78F1"/>
    <w:rsid w:val="009E0EBA"/>
    <w:rsid w:val="009E5E2E"/>
    <w:rsid w:val="009F706A"/>
    <w:rsid w:val="00A12916"/>
    <w:rsid w:val="00A24930"/>
    <w:rsid w:val="00A273CA"/>
    <w:rsid w:val="00A35217"/>
    <w:rsid w:val="00A53A7B"/>
    <w:rsid w:val="00A56DE5"/>
    <w:rsid w:val="00A61507"/>
    <w:rsid w:val="00A67322"/>
    <w:rsid w:val="00A70C1E"/>
    <w:rsid w:val="00A73A0F"/>
    <w:rsid w:val="00A94B95"/>
    <w:rsid w:val="00AA501F"/>
    <w:rsid w:val="00AA5A72"/>
    <w:rsid w:val="00AB42E9"/>
    <w:rsid w:val="00AB4F28"/>
    <w:rsid w:val="00AC27D2"/>
    <w:rsid w:val="00AC2F49"/>
    <w:rsid w:val="00AC63F4"/>
    <w:rsid w:val="00AE3099"/>
    <w:rsid w:val="00AE713E"/>
    <w:rsid w:val="00AF621D"/>
    <w:rsid w:val="00B02B68"/>
    <w:rsid w:val="00B23EE0"/>
    <w:rsid w:val="00B32CD2"/>
    <w:rsid w:val="00B517F1"/>
    <w:rsid w:val="00B52E8D"/>
    <w:rsid w:val="00B6552B"/>
    <w:rsid w:val="00B700AE"/>
    <w:rsid w:val="00B8280A"/>
    <w:rsid w:val="00B86AD4"/>
    <w:rsid w:val="00BA2DC3"/>
    <w:rsid w:val="00BC20DD"/>
    <w:rsid w:val="00BC51AA"/>
    <w:rsid w:val="00BE5416"/>
    <w:rsid w:val="00BF5CB9"/>
    <w:rsid w:val="00C14E60"/>
    <w:rsid w:val="00C15513"/>
    <w:rsid w:val="00C312FA"/>
    <w:rsid w:val="00C32BAD"/>
    <w:rsid w:val="00C42E47"/>
    <w:rsid w:val="00C43CAA"/>
    <w:rsid w:val="00C44B86"/>
    <w:rsid w:val="00C5518A"/>
    <w:rsid w:val="00C66861"/>
    <w:rsid w:val="00C669C4"/>
    <w:rsid w:val="00C715E5"/>
    <w:rsid w:val="00C71D85"/>
    <w:rsid w:val="00C80127"/>
    <w:rsid w:val="00C80717"/>
    <w:rsid w:val="00C873F5"/>
    <w:rsid w:val="00CA61C7"/>
    <w:rsid w:val="00CB1D68"/>
    <w:rsid w:val="00CB6EC4"/>
    <w:rsid w:val="00CD283C"/>
    <w:rsid w:val="00CE364F"/>
    <w:rsid w:val="00CE60B9"/>
    <w:rsid w:val="00CF04F0"/>
    <w:rsid w:val="00D07073"/>
    <w:rsid w:val="00D11697"/>
    <w:rsid w:val="00D130FD"/>
    <w:rsid w:val="00D13428"/>
    <w:rsid w:val="00D16FF6"/>
    <w:rsid w:val="00D208BE"/>
    <w:rsid w:val="00D404B0"/>
    <w:rsid w:val="00D50214"/>
    <w:rsid w:val="00D62BE4"/>
    <w:rsid w:val="00D6632E"/>
    <w:rsid w:val="00D73778"/>
    <w:rsid w:val="00D80FBC"/>
    <w:rsid w:val="00D862BD"/>
    <w:rsid w:val="00D87087"/>
    <w:rsid w:val="00D9200F"/>
    <w:rsid w:val="00D950AD"/>
    <w:rsid w:val="00DB0C5C"/>
    <w:rsid w:val="00DB5A43"/>
    <w:rsid w:val="00DB670C"/>
    <w:rsid w:val="00DB67FA"/>
    <w:rsid w:val="00DC78D7"/>
    <w:rsid w:val="00DD250D"/>
    <w:rsid w:val="00DD5FD9"/>
    <w:rsid w:val="00DE29E7"/>
    <w:rsid w:val="00DF3CF4"/>
    <w:rsid w:val="00DF5B17"/>
    <w:rsid w:val="00DF6C1D"/>
    <w:rsid w:val="00E01B1C"/>
    <w:rsid w:val="00E0621E"/>
    <w:rsid w:val="00E068F7"/>
    <w:rsid w:val="00E20D1D"/>
    <w:rsid w:val="00E2588A"/>
    <w:rsid w:val="00E340E4"/>
    <w:rsid w:val="00E351B5"/>
    <w:rsid w:val="00E4290F"/>
    <w:rsid w:val="00E455D0"/>
    <w:rsid w:val="00E66953"/>
    <w:rsid w:val="00E759A6"/>
    <w:rsid w:val="00E8030D"/>
    <w:rsid w:val="00E83508"/>
    <w:rsid w:val="00E9494C"/>
    <w:rsid w:val="00EA4611"/>
    <w:rsid w:val="00EA5A42"/>
    <w:rsid w:val="00EB5E52"/>
    <w:rsid w:val="00EE18D6"/>
    <w:rsid w:val="00EE7CAB"/>
    <w:rsid w:val="00EF7220"/>
    <w:rsid w:val="00F0069F"/>
    <w:rsid w:val="00F233A6"/>
    <w:rsid w:val="00F33937"/>
    <w:rsid w:val="00F41F9F"/>
    <w:rsid w:val="00F706A6"/>
    <w:rsid w:val="00F73656"/>
    <w:rsid w:val="00F77402"/>
    <w:rsid w:val="00F77720"/>
    <w:rsid w:val="00F84865"/>
    <w:rsid w:val="00F911F6"/>
    <w:rsid w:val="00F93653"/>
    <w:rsid w:val="00FD1A3D"/>
    <w:rsid w:val="00FD23E9"/>
    <w:rsid w:val="00FE0BA5"/>
    <w:rsid w:val="00FE189C"/>
    <w:rsid w:val="00FE4B1B"/>
    <w:rsid w:val="00FE7339"/>
    <w:rsid w:val="00FF1DA5"/>
    <w:rsid w:val="00FF1E69"/>
    <w:rsid w:val="00FF4F2C"/>
    <w:rsid w:val="00FF7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818B3"/>
  <w15:docId w15:val="{A97D2096-9952-450F-96C3-2BE80AE2C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
    <w:basedOn w:val="prastasis"/>
    <w:next w:val="prastasis"/>
    <w:link w:val="Antrat1Diagrama"/>
    <w:uiPriority w:val="9"/>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paragraph" w:styleId="Antrat3">
    <w:name w:val="heading 3"/>
    <w:basedOn w:val="prastasis"/>
    <w:next w:val="prastasis"/>
    <w:link w:val="Antrat3Diagrama"/>
    <w:uiPriority w:val="9"/>
    <w:unhideWhenUsed/>
    <w:qFormat/>
    <w:rsid w:val="007D7A38"/>
    <w:pPr>
      <w:keepNext/>
      <w:keepLines/>
      <w:pBdr>
        <w:top w:val="nil"/>
        <w:left w:val="nil"/>
        <w:bottom w:val="nil"/>
        <w:right w:val="nil"/>
        <w:between w:val="nil"/>
      </w:pBdr>
      <w:tabs>
        <w:tab w:val="left" w:pos="567"/>
        <w:tab w:val="left" w:pos="851"/>
        <w:tab w:val="left" w:pos="992"/>
        <w:tab w:val="left" w:pos="1134"/>
      </w:tabs>
      <w:spacing w:before="96" w:after="96" w:line="240" w:lineRule="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78F"/>
  </w:style>
  <w:style w:type="paragraph" w:styleId="Porat">
    <w:name w:val="footer"/>
    <w:basedOn w:val="prastasis"/>
    <w:link w:val="PoratDiagrama"/>
    <w:unhideWhenUsed/>
    <w:rsid w:val="0005578F"/>
    <w:pPr>
      <w:tabs>
        <w:tab w:val="center" w:pos="4819"/>
        <w:tab w:val="right" w:pos="9638"/>
      </w:tabs>
      <w:spacing w:after="0" w:line="240" w:lineRule="auto"/>
    </w:pPr>
  </w:style>
  <w:style w:type="character" w:customStyle="1" w:styleId="PoratDiagrama">
    <w:name w:val="Poraštė Diagrama"/>
    <w:basedOn w:val="Numatytasispastraiposriftas"/>
    <w:link w:val="Porat"/>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5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7D696F"/>
    <w:pPr>
      <w:ind w:left="720"/>
      <w:contextualSpacing/>
    </w:pPr>
  </w:style>
  <w:style w:type="paragraph" w:customStyle="1" w:styleId="CharChar1">
    <w:name w:val="Char Char1"/>
    <w:basedOn w:val="prastasis"/>
    <w:semiHidden/>
    <w:rsid w:val="00936029"/>
    <w:pPr>
      <w:spacing w:after="160" w:line="240" w:lineRule="exact"/>
      <w:jc w:val="left"/>
    </w:pPr>
    <w:rPr>
      <w:rFonts w:ascii="Verdana" w:eastAsia="Times New Roman" w:hAnsi="Verdana" w:cs="Verdana"/>
      <w:szCs w:val="20"/>
      <w:lang w:eastAsia="lt-LT"/>
    </w:rPr>
  </w:style>
  <w:style w:type="paragraph" w:styleId="Pagrindinistekstas">
    <w:name w:val="Body Text"/>
    <w:basedOn w:val="prastasis"/>
    <w:link w:val="PagrindinistekstasDiagrama"/>
    <w:uiPriority w:val="99"/>
    <w:unhideWhenUsed/>
    <w:rsid w:val="00AE713E"/>
    <w:pPr>
      <w:spacing w:after="120"/>
    </w:pPr>
  </w:style>
  <w:style w:type="character" w:customStyle="1" w:styleId="PagrindinistekstasDiagrama">
    <w:name w:val="Pagrindinis tekstas Diagrama"/>
    <w:basedOn w:val="Numatytasispastraiposriftas"/>
    <w:link w:val="Pagrindinistekstas"/>
    <w:uiPriority w:val="99"/>
    <w:rsid w:val="00AE713E"/>
    <w:rPr>
      <w:rFonts w:ascii="Open Sans" w:hAnsi="Open Sans"/>
      <w:sz w:val="20"/>
    </w:rPr>
  </w:style>
  <w:style w:type="paragraph" w:styleId="Pagrindiniotekstotrauka">
    <w:name w:val="Body Text Indent"/>
    <w:basedOn w:val="prastasis"/>
    <w:link w:val="PagrindiniotekstotraukaDiagrama"/>
    <w:uiPriority w:val="99"/>
    <w:semiHidden/>
    <w:unhideWhenUsed/>
    <w:rsid w:val="008D769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D769C"/>
    <w:rPr>
      <w:rFonts w:ascii="Open Sans" w:hAnsi="Open Sans"/>
      <w:sz w:val="20"/>
    </w:rPr>
  </w:style>
  <w:style w:type="paragraph" w:customStyle="1" w:styleId="Punktas1">
    <w:name w:val="Punktas 1"/>
    <w:basedOn w:val="prastasis"/>
    <w:autoRedefine/>
    <w:rsid w:val="000C30CF"/>
    <w:pPr>
      <w:tabs>
        <w:tab w:val="left" w:pos="284"/>
        <w:tab w:val="left" w:pos="426"/>
      </w:tabs>
      <w:spacing w:before="120" w:after="0" w:line="240" w:lineRule="auto"/>
      <w:ind w:firstLine="284"/>
    </w:pPr>
    <w:rPr>
      <w:rFonts w:ascii="Ubuntu" w:eastAsia="Times New Roman" w:hAnsi="Ubuntu" w:cs="Times New Roman"/>
      <w:sz w:val="22"/>
    </w:rPr>
  </w:style>
  <w:style w:type="paragraph" w:customStyle="1" w:styleId="Normalus">
    <w:name w:val="Normalus"/>
    <w:basedOn w:val="prastasis"/>
    <w:rsid w:val="006D5341"/>
    <w:pPr>
      <w:spacing w:after="0" w:line="240" w:lineRule="auto"/>
      <w:jc w:val="left"/>
    </w:pPr>
    <w:rPr>
      <w:rFonts w:ascii="HelveticaLT" w:eastAsia="Times New Roman" w:hAnsi="HelveticaLT" w:cs="Times New Roman"/>
      <w:sz w:val="24"/>
      <w:szCs w:val="20"/>
      <w:lang w:val="en-US"/>
    </w:rPr>
  </w:style>
  <w:style w:type="paragraph" w:customStyle="1" w:styleId="Pagrindinistekstas21">
    <w:name w:val="Pagrindinis tekstas 21"/>
    <w:basedOn w:val="prastasis"/>
    <w:rsid w:val="00A24930"/>
    <w:pPr>
      <w:suppressAutoHyphens/>
      <w:overflowPunct w:val="0"/>
      <w:autoSpaceDE w:val="0"/>
      <w:spacing w:after="0" w:line="240" w:lineRule="auto"/>
      <w:jc w:val="left"/>
      <w:textAlignment w:val="baseline"/>
    </w:pPr>
    <w:rPr>
      <w:rFonts w:ascii="Times New Roman" w:eastAsia="Times New Roman" w:hAnsi="Times New Roman" w:cs="Times New Roman"/>
      <w:sz w:val="24"/>
      <w:szCs w:val="20"/>
      <w:lang w:eastAsia="zh-CN"/>
    </w:rPr>
  </w:style>
  <w:style w:type="paragraph" w:customStyle="1" w:styleId="Standard">
    <w:name w:val="Standard"/>
    <w:basedOn w:val="prastasis"/>
    <w:rsid w:val="00A24930"/>
    <w:pPr>
      <w:widowControl w:val="0"/>
      <w:suppressAutoHyphens/>
      <w:spacing w:after="0" w:line="240" w:lineRule="auto"/>
      <w:jc w:val="left"/>
    </w:pPr>
    <w:rPr>
      <w:rFonts w:ascii="Times New Roman" w:eastAsia="Times New Roman" w:hAnsi="Times New Roman" w:cs="Times New Roman"/>
      <w:szCs w:val="20"/>
      <w:lang w:val="en-US" w:eastAsia="lt-LT"/>
    </w:rPr>
  </w:style>
  <w:style w:type="paragraph" w:customStyle="1" w:styleId="Pagrindiniotekstotrauka21">
    <w:name w:val="Pagrindinio teksto įtrauka 21"/>
    <w:basedOn w:val="prastasis"/>
    <w:rsid w:val="00A24930"/>
    <w:pPr>
      <w:suppressAutoHyphens/>
      <w:spacing w:before="57" w:after="0" w:line="240" w:lineRule="auto"/>
      <w:ind w:firstLine="720"/>
    </w:pPr>
    <w:rPr>
      <w:rFonts w:ascii="Times New Roman" w:eastAsia="Times New Roman" w:hAnsi="Times New Roman" w:cs="Times New Roman"/>
      <w:sz w:val="24"/>
      <w:szCs w:val="24"/>
      <w:lang w:eastAsia="zh-CN"/>
    </w:rPr>
  </w:style>
  <w:style w:type="paragraph" w:customStyle="1" w:styleId="Pagrindinistekstas22">
    <w:name w:val="Pagrindinis tekstas 22"/>
    <w:basedOn w:val="prastasis"/>
    <w:rsid w:val="00A24930"/>
    <w:pPr>
      <w:suppressAutoHyphens/>
      <w:spacing w:after="0" w:line="240" w:lineRule="auto"/>
    </w:pPr>
    <w:rPr>
      <w:rFonts w:ascii="Times New Roman" w:eastAsia="Times New Roman" w:hAnsi="Times New Roman" w:cs="Times New Roman"/>
      <w:sz w:val="24"/>
      <w:szCs w:val="20"/>
      <w:lang w:eastAsia="zh-CN"/>
    </w:rPr>
  </w:style>
  <w:style w:type="paragraph" w:customStyle="1" w:styleId="WW-NormalWeb">
    <w:name w:val="WW-Normal (Web)"/>
    <w:basedOn w:val="prastasis"/>
    <w:rsid w:val="00A24930"/>
    <w:pPr>
      <w:suppressAutoHyphens/>
      <w:spacing w:before="280" w:after="280" w:line="240" w:lineRule="auto"/>
      <w:jc w:val="left"/>
    </w:pPr>
    <w:rPr>
      <w:rFonts w:ascii="Verdana" w:eastAsia="Times New Roman" w:hAnsi="Verdana" w:cs="Verdana"/>
      <w:sz w:val="18"/>
      <w:szCs w:val="18"/>
      <w:lang w:val="en-US" w:eastAsia="zh-CN"/>
    </w:rPr>
  </w:style>
  <w:style w:type="character" w:customStyle="1" w:styleId="Neapdorotaspaminjimas1">
    <w:name w:val="Neapdorotas paminėjimas1"/>
    <w:basedOn w:val="Numatytasispastraiposriftas"/>
    <w:uiPriority w:val="99"/>
    <w:semiHidden/>
    <w:unhideWhenUsed/>
    <w:rsid w:val="00144FE2"/>
    <w:rPr>
      <w:color w:val="605E5C"/>
      <w:shd w:val="clear" w:color="auto" w:fill="E1DFDD"/>
    </w:rPr>
  </w:style>
  <w:style w:type="character" w:customStyle="1" w:styleId="Neapdorotaspaminjimas2">
    <w:name w:val="Neapdorotas paminėjimas2"/>
    <w:basedOn w:val="Numatytasispastraiposriftas"/>
    <w:uiPriority w:val="99"/>
    <w:semiHidden/>
    <w:unhideWhenUsed/>
    <w:rsid w:val="001A5851"/>
    <w:rPr>
      <w:color w:val="605E5C"/>
      <w:shd w:val="clear" w:color="auto" w:fill="E1DFDD"/>
    </w:rPr>
  </w:style>
  <w:style w:type="paragraph" w:customStyle="1" w:styleId="Style5">
    <w:name w:val="Style5"/>
    <w:basedOn w:val="prastasis"/>
    <w:uiPriority w:val="99"/>
    <w:rsid w:val="00755568"/>
    <w:pPr>
      <w:widowControl w:val="0"/>
      <w:autoSpaceDE w:val="0"/>
      <w:autoSpaceDN w:val="0"/>
      <w:adjustRightInd w:val="0"/>
      <w:spacing w:after="0" w:line="210" w:lineRule="exact"/>
      <w:jc w:val="left"/>
    </w:pPr>
    <w:rPr>
      <w:rFonts w:ascii="Arial" w:eastAsiaTheme="minorEastAsia" w:hAnsi="Arial" w:cs="Arial"/>
      <w:sz w:val="24"/>
      <w:szCs w:val="24"/>
      <w:lang w:eastAsia="lt-LT"/>
    </w:rPr>
  </w:style>
  <w:style w:type="paragraph" w:customStyle="1" w:styleId="Style6">
    <w:name w:val="Style6"/>
    <w:basedOn w:val="prastasis"/>
    <w:uiPriority w:val="99"/>
    <w:rsid w:val="00755568"/>
    <w:pPr>
      <w:widowControl w:val="0"/>
      <w:autoSpaceDE w:val="0"/>
      <w:autoSpaceDN w:val="0"/>
      <w:adjustRightInd w:val="0"/>
      <w:spacing w:after="0" w:line="240" w:lineRule="auto"/>
      <w:jc w:val="left"/>
    </w:pPr>
    <w:rPr>
      <w:rFonts w:ascii="Arial" w:eastAsiaTheme="minorEastAsia" w:hAnsi="Arial" w:cs="Arial"/>
      <w:sz w:val="24"/>
      <w:szCs w:val="24"/>
      <w:lang w:eastAsia="lt-LT"/>
    </w:rPr>
  </w:style>
  <w:style w:type="paragraph" w:customStyle="1" w:styleId="Style7">
    <w:name w:val="Style7"/>
    <w:basedOn w:val="prastasis"/>
    <w:uiPriority w:val="99"/>
    <w:rsid w:val="00755568"/>
    <w:pPr>
      <w:widowControl w:val="0"/>
      <w:autoSpaceDE w:val="0"/>
      <w:autoSpaceDN w:val="0"/>
      <w:adjustRightInd w:val="0"/>
      <w:spacing w:after="0" w:line="240" w:lineRule="auto"/>
      <w:jc w:val="left"/>
    </w:pPr>
    <w:rPr>
      <w:rFonts w:ascii="Arial" w:eastAsiaTheme="minorEastAsia" w:hAnsi="Arial" w:cs="Arial"/>
      <w:sz w:val="24"/>
      <w:szCs w:val="24"/>
      <w:lang w:eastAsia="lt-LT"/>
    </w:rPr>
  </w:style>
  <w:style w:type="character" w:customStyle="1" w:styleId="FontStyle14">
    <w:name w:val="Font Style14"/>
    <w:basedOn w:val="Numatytasispastraiposriftas"/>
    <w:uiPriority w:val="99"/>
    <w:rsid w:val="00755568"/>
    <w:rPr>
      <w:rFonts w:ascii="Arial" w:hAnsi="Arial" w:cs="Arial"/>
      <w:color w:val="000000"/>
      <w:sz w:val="16"/>
      <w:szCs w:val="16"/>
    </w:rPr>
  </w:style>
  <w:style w:type="character" w:customStyle="1" w:styleId="FontStyle15">
    <w:name w:val="Font Style15"/>
    <w:basedOn w:val="Numatytasispastraiposriftas"/>
    <w:uiPriority w:val="99"/>
    <w:rsid w:val="00755568"/>
    <w:rPr>
      <w:rFonts w:ascii="Arial" w:hAnsi="Arial" w:cs="Arial"/>
      <w:b/>
      <w:bCs/>
      <w:color w:val="000000"/>
      <w:sz w:val="16"/>
      <w:szCs w:val="16"/>
    </w:rPr>
  </w:style>
  <w:style w:type="character" w:customStyle="1" w:styleId="IprastasJ">
    <w:name w:val="Iprastas_J"/>
    <w:rsid w:val="00A56DE5"/>
    <w:rPr>
      <w:rFonts w:ascii="Arial" w:hAnsi="Arial"/>
      <w:lang w:val="lt-LT"/>
    </w:rPr>
  </w:style>
  <w:style w:type="character" w:customStyle="1" w:styleId="FontStyle19">
    <w:name w:val="Font Style19"/>
    <w:basedOn w:val="Numatytasispastraiposriftas"/>
    <w:uiPriority w:val="99"/>
    <w:rsid w:val="004A53A5"/>
    <w:rPr>
      <w:rFonts w:ascii="Tahoma" w:hAnsi="Tahoma" w:cs="Tahoma" w:hint="default"/>
      <w:color w:val="000000"/>
      <w:sz w:val="14"/>
      <w:szCs w:val="14"/>
    </w:rPr>
  </w:style>
  <w:style w:type="paragraph" w:customStyle="1" w:styleId="ppppp">
    <w:name w:val="ppppp"/>
    <w:basedOn w:val="prastasis"/>
    <w:qFormat/>
    <w:rsid w:val="00111675"/>
    <w:pPr>
      <w:widowControl w:val="0"/>
      <w:spacing w:after="0" w:line="240" w:lineRule="atLeast"/>
      <w:ind w:firstLine="709"/>
    </w:pPr>
    <w:rPr>
      <w:rFonts w:ascii="Tms Rmn" w:eastAsia="Times New Roman" w:hAnsi="Tms Rmn" w:cs="Times New Roman"/>
      <w:sz w:val="24"/>
      <w:szCs w:val="24"/>
    </w:rPr>
  </w:style>
  <w:style w:type="character" w:styleId="Komentaronuoroda">
    <w:name w:val="annotation reference"/>
    <w:basedOn w:val="Numatytasispastraiposriftas"/>
    <w:uiPriority w:val="99"/>
    <w:semiHidden/>
    <w:unhideWhenUsed/>
    <w:rsid w:val="00C312FA"/>
    <w:rPr>
      <w:sz w:val="16"/>
      <w:szCs w:val="16"/>
    </w:rPr>
  </w:style>
  <w:style w:type="paragraph" w:styleId="Komentarotekstas">
    <w:name w:val="annotation text"/>
    <w:basedOn w:val="prastasis"/>
    <w:link w:val="KomentarotekstasDiagrama"/>
    <w:uiPriority w:val="99"/>
    <w:semiHidden/>
    <w:unhideWhenUsed/>
    <w:rsid w:val="00C312FA"/>
    <w:pPr>
      <w:spacing w:line="240" w:lineRule="auto"/>
    </w:pPr>
    <w:rPr>
      <w:szCs w:val="20"/>
    </w:rPr>
  </w:style>
  <w:style w:type="character" w:customStyle="1" w:styleId="KomentarotekstasDiagrama">
    <w:name w:val="Komentaro tekstas Diagrama"/>
    <w:basedOn w:val="Numatytasispastraiposriftas"/>
    <w:link w:val="Komentarotekstas"/>
    <w:uiPriority w:val="99"/>
    <w:semiHidden/>
    <w:rsid w:val="00C312FA"/>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C312FA"/>
    <w:rPr>
      <w:b/>
      <w:bCs/>
    </w:rPr>
  </w:style>
  <w:style w:type="character" w:customStyle="1" w:styleId="KomentarotemaDiagrama">
    <w:name w:val="Komentaro tema Diagrama"/>
    <w:basedOn w:val="KomentarotekstasDiagrama"/>
    <w:link w:val="Komentarotema"/>
    <w:uiPriority w:val="99"/>
    <w:semiHidden/>
    <w:rsid w:val="00C312FA"/>
    <w:rPr>
      <w:rFonts w:ascii="Open Sans" w:hAnsi="Open Sans"/>
      <w:b/>
      <w:bCs/>
      <w:sz w:val="20"/>
      <w:szCs w:val="20"/>
    </w:rPr>
  </w:style>
  <w:style w:type="paragraph" w:styleId="Pataisymai">
    <w:name w:val="Revision"/>
    <w:hidden/>
    <w:uiPriority w:val="99"/>
    <w:semiHidden/>
    <w:rsid w:val="0094523E"/>
    <w:pPr>
      <w:spacing w:after="0" w:line="240" w:lineRule="auto"/>
    </w:pPr>
    <w:rPr>
      <w:rFonts w:ascii="Open Sans" w:hAnsi="Open Sans"/>
      <w:sz w:val="20"/>
    </w:rPr>
  </w:style>
  <w:style w:type="character" w:customStyle="1" w:styleId="Antrat3Diagrama">
    <w:name w:val="Antraštė 3 Diagrama"/>
    <w:basedOn w:val="Numatytasispastraiposriftas"/>
    <w:link w:val="Antrat3"/>
    <w:uiPriority w:val="9"/>
    <w:rsid w:val="007D7A38"/>
    <w:rPr>
      <w:rFonts w:ascii="Arial" w:eastAsia="Arial"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302">
      <w:bodyDiv w:val="1"/>
      <w:marLeft w:val="0"/>
      <w:marRight w:val="0"/>
      <w:marTop w:val="0"/>
      <w:marBottom w:val="0"/>
      <w:divBdr>
        <w:top w:val="none" w:sz="0" w:space="0" w:color="auto"/>
        <w:left w:val="none" w:sz="0" w:space="0" w:color="auto"/>
        <w:bottom w:val="none" w:sz="0" w:space="0" w:color="auto"/>
        <w:right w:val="none" w:sz="0" w:space="0" w:color="auto"/>
      </w:divBdr>
    </w:div>
    <w:div w:id="15427343">
      <w:bodyDiv w:val="1"/>
      <w:marLeft w:val="0"/>
      <w:marRight w:val="0"/>
      <w:marTop w:val="0"/>
      <w:marBottom w:val="0"/>
      <w:divBdr>
        <w:top w:val="none" w:sz="0" w:space="0" w:color="auto"/>
        <w:left w:val="none" w:sz="0" w:space="0" w:color="auto"/>
        <w:bottom w:val="none" w:sz="0" w:space="0" w:color="auto"/>
        <w:right w:val="none" w:sz="0" w:space="0" w:color="auto"/>
      </w:divBdr>
    </w:div>
    <w:div w:id="58752926">
      <w:bodyDiv w:val="1"/>
      <w:marLeft w:val="0"/>
      <w:marRight w:val="0"/>
      <w:marTop w:val="0"/>
      <w:marBottom w:val="0"/>
      <w:divBdr>
        <w:top w:val="none" w:sz="0" w:space="0" w:color="auto"/>
        <w:left w:val="none" w:sz="0" w:space="0" w:color="auto"/>
        <w:bottom w:val="none" w:sz="0" w:space="0" w:color="auto"/>
        <w:right w:val="none" w:sz="0" w:space="0" w:color="auto"/>
      </w:divBdr>
    </w:div>
    <w:div w:id="91362233">
      <w:bodyDiv w:val="1"/>
      <w:marLeft w:val="0"/>
      <w:marRight w:val="0"/>
      <w:marTop w:val="0"/>
      <w:marBottom w:val="0"/>
      <w:divBdr>
        <w:top w:val="none" w:sz="0" w:space="0" w:color="auto"/>
        <w:left w:val="none" w:sz="0" w:space="0" w:color="auto"/>
        <w:bottom w:val="none" w:sz="0" w:space="0" w:color="auto"/>
        <w:right w:val="none" w:sz="0" w:space="0" w:color="auto"/>
      </w:divBdr>
    </w:div>
    <w:div w:id="321390307">
      <w:bodyDiv w:val="1"/>
      <w:marLeft w:val="0"/>
      <w:marRight w:val="0"/>
      <w:marTop w:val="0"/>
      <w:marBottom w:val="0"/>
      <w:divBdr>
        <w:top w:val="none" w:sz="0" w:space="0" w:color="auto"/>
        <w:left w:val="none" w:sz="0" w:space="0" w:color="auto"/>
        <w:bottom w:val="none" w:sz="0" w:space="0" w:color="auto"/>
        <w:right w:val="none" w:sz="0" w:space="0" w:color="auto"/>
      </w:divBdr>
    </w:div>
    <w:div w:id="370301587">
      <w:bodyDiv w:val="1"/>
      <w:marLeft w:val="0"/>
      <w:marRight w:val="0"/>
      <w:marTop w:val="0"/>
      <w:marBottom w:val="0"/>
      <w:divBdr>
        <w:top w:val="none" w:sz="0" w:space="0" w:color="auto"/>
        <w:left w:val="none" w:sz="0" w:space="0" w:color="auto"/>
        <w:bottom w:val="none" w:sz="0" w:space="0" w:color="auto"/>
        <w:right w:val="none" w:sz="0" w:space="0" w:color="auto"/>
      </w:divBdr>
    </w:div>
    <w:div w:id="376394192">
      <w:bodyDiv w:val="1"/>
      <w:marLeft w:val="0"/>
      <w:marRight w:val="0"/>
      <w:marTop w:val="0"/>
      <w:marBottom w:val="0"/>
      <w:divBdr>
        <w:top w:val="none" w:sz="0" w:space="0" w:color="auto"/>
        <w:left w:val="none" w:sz="0" w:space="0" w:color="auto"/>
        <w:bottom w:val="none" w:sz="0" w:space="0" w:color="auto"/>
        <w:right w:val="none" w:sz="0" w:space="0" w:color="auto"/>
      </w:divBdr>
    </w:div>
    <w:div w:id="674579854">
      <w:bodyDiv w:val="1"/>
      <w:marLeft w:val="0"/>
      <w:marRight w:val="0"/>
      <w:marTop w:val="0"/>
      <w:marBottom w:val="0"/>
      <w:divBdr>
        <w:top w:val="none" w:sz="0" w:space="0" w:color="auto"/>
        <w:left w:val="none" w:sz="0" w:space="0" w:color="auto"/>
        <w:bottom w:val="none" w:sz="0" w:space="0" w:color="auto"/>
        <w:right w:val="none" w:sz="0" w:space="0" w:color="auto"/>
      </w:divBdr>
    </w:div>
    <w:div w:id="779883999">
      <w:bodyDiv w:val="1"/>
      <w:marLeft w:val="0"/>
      <w:marRight w:val="0"/>
      <w:marTop w:val="0"/>
      <w:marBottom w:val="0"/>
      <w:divBdr>
        <w:top w:val="none" w:sz="0" w:space="0" w:color="auto"/>
        <w:left w:val="none" w:sz="0" w:space="0" w:color="auto"/>
        <w:bottom w:val="none" w:sz="0" w:space="0" w:color="auto"/>
        <w:right w:val="none" w:sz="0" w:space="0" w:color="auto"/>
      </w:divBdr>
    </w:div>
    <w:div w:id="784544777">
      <w:bodyDiv w:val="1"/>
      <w:marLeft w:val="0"/>
      <w:marRight w:val="0"/>
      <w:marTop w:val="0"/>
      <w:marBottom w:val="0"/>
      <w:divBdr>
        <w:top w:val="none" w:sz="0" w:space="0" w:color="auto"/>
        <w:left w:val="none" w:sz="0" w:space="0" w:color="auto"/>
        <w:bottom w:val="none" w:sz="0" w:space="0" w:color="auto"/>
        <w:right w:val="none" w:sz="0" w:space="0" w:color="auto"/>
      </w:divBdr>
    </w:div>
    <w:div w:id="837423445">
      <w:bodyDiv w:val="1"/>
      <w:marLeft w:val="0"/>
      <w:marRight w:val="0"/>
      <w:marTop w:val="0"/>
      <w:marBottom w:val="0"/>
      <w:divBdr>
        <w:top w:val="none" w:sz="0" w:space="0" w:color="auto"/>
        <w:left w:val="none" w:sz="0" w:space="0" w:color="auto"/>
        <w:bottom w:val="none" w:sz="0" w:space="0" w:color="auto"/>
        <w:right w:val="none" w:sz="0" w:space="0" w:color="auto"/>
      </w:divBdr>
    </w:div>
    <w:div w:id="874973121">
      <w:bodyDiv w:val="1"/>
      <w:marLeft w:val="0"/>
      <w:marRight w:val="0"/>
      <w:marTop w:val="0"/>
      <w:marBottom w:val="0"/>
      <w:divBdr>
        <w:top w:val="none" w:sz="0" w:space="0" w:color="auto"/>
        <w:left w:val="none" w:sz="0" w:space="0" w:color="auto"/>
        <w:bottom w:val="none" w:sz="0" w:space="0" w:color="auto"/>
        <w:right w:val="none" w:sz="0" w:space="0" w:color="auto"/>
      </w:divBdr>
    </w:div>
    <w:div w:id="948468917">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48990718">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074545181">
      <w:bodyDiv w:val="1"/>
      <w:marLeft w:val="0"/>
      <w:marRight w:val="0"/>
      <w:marTop w:val="0"/>
      <w:marBottom w:val="0"/>
      <w:divBdr>
        <w:top w:val="none" w:sz="0" w:space="0" w:color="auto"/>
        <w:left w:val="none" w:sz="0" w:space="0" w:color="auto"/>
        <w:bottom w:val="none" w:sz="0" w:space="0" w:color="auto"/>
        <w:right w:val="none" w:sz="0" w:space="0" w:color="auto"/>
      </w:divBdr>
    </w:div>
    <w:div w:id="1298337033">
      <w:bodyDiv w:val="1"/>
      <w:marLeft w:val="0"/>
      <w:marRight w:val="0"/>
      <w:marTop w:val="0"/>
      <w:marBottom w:val="0"/>
      <w:divBdr>
        <w:top w:val="none" w:sz="0" w:space="0" w:color="auto"/>
        <w:left w:val="none" w:sz="0" w:space="0" w:color="auto"/>
        <w:bottom w:val="none" w:sz="0" w:space="0" w:color="auto"/>
        <w:right w:val="none" w:sz="0" w:space="0" w:color="auto"/>
      </w:divBdr>
    </w:div>
    <w:div w:id="1303583752">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397556768">
      <w:bodyDiv w:val="1"/>
      <w:marLeft w:val="0"/>
      <w:marRight w:val="0"/>
      <w:marTop w:val="0"/>
      <w:marBottom w:val="0"/>
      <w:divBdr>
        <w:top w:val="none" w:sz="0" w:space="0" w:color="auto"/>
        <w:left w:val="none" w:sz="0" w:space="0" w:color="auto"/>
        <w:bottom w:val="none" w:sz="0" w:space="0" w:color="auto"/>
        <w:right w:val="none" w:sz="0" w:space="0" w:color="auto"/>
      </w:divBdr>
    </w:div>
    <w:div w:id="1486312857">
      <w:bodyDiv w:val="1"/>
      <w:marLeft w:val="0"/>
      <w:marRight w:val="0"/>
      <w:marTop w:val="0"/>
      <w:marBottom w:val="0"/>
      <w:divBdr>
        <w:top w:val="none" w:sz="0" w:space="0" w:color="auto"/>
        <w:left w:val="none" w:sz="0" w:space="0" w:color="auto"/>
        <w:bottom w:val="none" w:sz="0" w:space="0" w:color="auto"/>
        <w:right w:val="none" w:sz="0" w:space="0" w:color="auto"/>
      </w:divBdr>
    </w:div>
    <w:div w:id="181857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iluma@us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st.lt/paieska/?mact=Search%2Ccntnt01%2Cdosearch%2C0&amp;cntnt01returnid=73&amp;cntnt01searchinput=ran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7EF63A-C1BC-4D93-ABF8-FD742FCAE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6B0E24-CB85-4A77-883C-DA087C3373E6}">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02868EE8-C3EC-4CBC-8084-06B36652F7B5}">
  <ds:schemaRefs>
    <ds:schemaRef ds:uri="http://schemas.openxmlformats.org/officeDocument/2006/bibliography"/>
  </ds:schemaRefs>
</ds:datastoreItem>
</file>

<file path=customXml/itemProps4.xml><?xml version="1.0" encoding="utf-8"?>
<ds:datastoreItem xmlns:ds="http://schemas.openxmlformats.org/officeDocument/2006/customXml" ds:itemID="{1B640DBD-24C3-4EE6-9FFB-F106F82312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Firminis blankas_SS</Template>
  <TotalTime>12</TotalTime>
  <Pages>9</Pages>
  <Words>18959</Words>
  <Characters>10807</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vt:lpstr>
      <vt:lpstr/>
    </vt:vector>
  </TitlesOfParts>
  <Company/>
  <LinksUpToDate>false</LinksUpToDate>
  <CharactersWithSpaces>29707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dc:title>
  <dc:creator>Vaidotas_Ernestas</dc:creator>
  <cp:lastModifiedBy>Ernestas Masla</cp:lastModifiedBy>
  <cp:revision>32</cp:revision>
  <cp:lastPrinted>2018-01-15T11:43:00Z</cp:lastPrinted>
  <dcterms:created xsi:type="dcterms:W3CDTF">2023-03-16T07:45:00Z</dcterms:created>
  <dcterms:modified xsi:type="dcterms:W3CDTF">2026-07-09T11:40:00Z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